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DA1168" w14:textId="415E146B" w:rsidR="00BB464D" w:rsidRDefault="00BB464D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</w:p>
    <w:p w14:paraId="51422E0D" w14:textId="77777777" w:rsidR="00A41537" w:rsidRPr="00F51763" w:rsidRDefault="00A41537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</w:p>
    <w:p w14:paraId="791F0217" w14:textId="37FC0F0C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PROCESO </w:t>
      </w:r>
      <w:r w:rsidR="002E0F5A" w:rsidRPr="00F51763">
        <w:rPr>
          <w:rFonts w:cs="Calibri"/>
          <w:b/>
          <w:sz w:val="24"/>
          <w:szCs w:val="24"/>
        </w:rPr>
        <w:t>DE GESTIÓN DE</w:t>
      </w:r>
      <w:r w:rsidR="00B53D0D" w:rsidRPr="00F51763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74D77B8F" w:rsidR="00A63563" w:rsidRPr="00F51763" w:rsidRDefault="00A63563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FORMATO </w:t>
      </w:r>
      <w:r w:rsidR="00B53D0D" w:rsidRPr="00F51763">
        <w:rPr>
          <w:rFonts w:cs="Calibri"/>
          <w:b/>
          <w:sz w:val="24"/>
          <w:szCs w:val="24"/>
        </w:rPr>
        <w:t>GUÍA DE APRENDIZAJE</w:t>
      </w:r>
    </w:p>
    <w:p w14:paraId="26976494" w14:textId="77777777" w:rsidR="00BB464D" w:rsidRPr="00F51763" w:rsidRDefault="00BB464D" w:rsidP="00BB464D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</w:p>
    <w:p w14:paraId="65322F1D" w14:textId="14AA6DF9" w:rsidR="00B53D0D" w:rsidRPr="00F51763" w:rsidRDefault="003605B2" w:rsidP="00033399">
      <w:pPr>
        <w:spacing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1. </w:t>
      </w:r>
      <w:r w:rsidR="00B53D0D" w:rsidRPr="00F51763">
        <w:rPr>
          <w:rFonts w:cs="Calibri"/>
          <w:b/>
          <w:sz w:val="24"/>
          <w:szCs w:val="24"/>
        </w:rPr>
        <w:t>IDENTIFICACIÓN DE LA GUIA DE APRENDIZAJE</w:t>
      </w:r>
    </w:p>
    <w:p w14:paraId="3E4780EB" w14:textId="3BBFFC7C" w:rsidR="00514D49" w:rsidRPr="00514D49" w:rsidRDefault="00514D49" w:rsidP="00514D49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240" w:after="0" w:line="273" w:lineRule="auto"/>
        <w:ind w:right="1135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Denominación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del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Programa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de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Formación:</w:t>
      </w:r>
      <w:r w:rsidRPr="00514D49">
        <w:rPr>
          <w:rFonts w:cs="Calibri"/>
          <w:b/>
          <w:spacing w:val="-2"/>
          <w:lang w:val="es-ES"/>
        </w:rPr>
        <w:t xml:space="preserve"> </w:t>
      </w:r>
      <w:r w:rsidR="00B955F1">
        <w:rPr>
          <w:rFonts w:cs="Calibri"/>
          <w:lang w:val="es-ES"/>
        </w:rPr>
        <w:t xml:space="preserve">CONFECCION DE </w:t>
      </w:r>
      <w:r w:rsidR="00DE040B">
        <w:rPr>
          <w:rFonts w:cs="Calibri"/>
          <w:lang w:val="es-ES"/>
        </w:rPr>
        <w:t>ROPA DEPORTIVA</w:t>
      </w:r>
    </w:p>
    <w:p w14:paraId="58299435" w14:textId="473BE20A" w:rsidR="00514D49" w:rsidRPr="00514D49" w:rsidRDefault="00514D49" w:rsidP="00514D49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5" w:after="0" w:line="240" w:lineRule="auto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Código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b/>
          <w:lang w:val="es-ES"/>
        </w:rPr>
        <w:t>del</w:t>
      </w:r>
      <w:r w:rsidRPr="00514D49">
        <w:rPr>
          <w:rFonts w:cs="Calibri"/>
          <w:b/>
          <w:spacing w:val="-7"/>
          <w:lang w:val="es-ES"/>
        </w:rPr>
        <w:t xml:space="preserve"> </w:t>
      </w:r>
      <w:r w:rsidRPr="00514D49">
        <w:rPr>
          <w:rFonts w:cs="Calibri"/>
          <w:b/>
          <w:lang w:val="es-ES"/>
        </w:rPr>
        <w:t>Programa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de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Formación: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="00E62AA0">
        <w:rPr>
          <w:rFonts w:cs="Calibri"/>
          <w:b/>
          <w:spacing w:val="-5"/>
          <w:lang w:val="es-ES"/>
        </w:rPr>
        <w:t>93510111</w:t>
      </w:r>
    </w:p>
    <w:p w14:paraId="2E923C8C" w14:textId="1B4766AC" w:rsidR="00514D49" w:rsidRPr="00514D49" w:rsidRDefault="00514D49" w:rsidP="003C6E71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39" w:after="0" w:line="240" w:lineRule="auto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spacing w:val="-2"/>
          <w:lang w:val="es-ES"/>
        </w:rPr>
        <w:t>Competencia:</w:t>
      </w:r>
      <w:r w:rsidR="003C6E71" w:rsidRPr="003C6E71">
        <w:t xml:space="preserve"> </w:t>
      </w:r>
      <w:r w:rsidR="00B955F1">
        <w:rPr>
          <w:rFonts w:cs="Calibri"/>
          <w:b/>
          <w:bCs/>
          <w:spacing w:val="-2"/>
          <w:lang w:val="es-ES"/>
        </w:rPr>
        <w:t>OPERAR MAQUINA PLANA DE UNA AGUJA CUMPLIENDO ESPECIFICACIONES TECNICAS.</w:t>
      </w:r>
    </w:p>
    <w:p w14:paraId="385B26D9" w14:textId="57A59EFB" w:rsidR="00514D49" w:rsidRPr="00B955F1" w:rsidRDefault="00514D49" w:rsidP="00514D49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42" w:after="0" w:line="240" w:lineRule="auto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Resultados</w:t>
      </w:r>
      <w:r w:rsidRPr="00514D49">
        <w:rPr>
          <w:rFonts w:cs="Calibri"/>
          <w:b/>
          <w:bCs/>
          <w:spacing w:val="-4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Aprendizaje</w:t>
      </w:r>
      <w:r w:rsidRPr="00514D49">
        <w:rPr>
          <w:rFonts w:cs="Calibri"/>
          <w:b/>
          <w:bCs/>
          <w:spacing w:val="-4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Alcanzar:</w:t>
      </w:r>
    </w:p>
    <w:p w14:paraId="07D0E245" w14:textId="01945C38" w:rsidR="00B955F1" w:rsidRPr="003C6E71" w:rsidRDefault="00B955F1" w:rsidP="00514D49">
      <w:pPr>
        <w:widowControl w:val="0"/>
        <w:numPr>
          <w:ilvl w:val="0"/>
          <w:numId w:val="39"/>
        </w:numPr>
        <w:tabs>
          <w:tab w:val="left" w:pos="840"/>
        </w:tabs>
        <w:autoSpaceDE w:val="0"/>
        <w:autoSpaceDN w:val="0"/>
        <w:spacing w:before="42" w:after="0" w:line="240" w:lineRule="auto"/>
        <w:outlineLvl w:val="1"/>
        <w:rPr>
          <w:rFonts w:cs="Calibri"/>
          <w:b/>
          <w:bCs/>
          <w:lang w:val="es-ES"/>
        </w:rPr>
      </w:pPr>
      <w:r>
        <w:rPr>
          <w:rFonts w:cs="Calibri"/>
          <w:b/>
          <w:bCs/>
          <w:spacing w:val="-2"/>
          <w:lang w:val="es-ES"/>
        </w:rPr>
        <w:t>CONFECCIONAR PRENDAS EXTERIORES EN</w:t>
      </w:r>
      <w:r w:rsidR="00E62AA0">
        <w:rPr>
          <w:rFonts w:cs="Calibri"/>
          <w:b/>
          <w:bCs/>
          <w:spacing w:val="-2"/>
          <w:lang w:val="es-ES"/>
        </w:rPr>
        <w:t xml:space="preserve"> LA PLANA DE UNA AGUJA.</w:t>
      </w:r>
    </w:p>
    <w:p w14:paraId="12820EEC" w14:textId="675C368D" w:rsidR="003C6E71" w:rsidRPr="003C6E71" w:rsidRDefault="003C6E71" w:rsidP="000A215C">
      <w:pPr>
        <w:pStyle w:val="Prrafodelista"/>
        <w:widowControl w:val="0"/>
        <w:numPr>
          <w:ilvl w:val="0"/>
          <w:numId w:val="42"/>
        </w:numPr>
        <w:tabs>
          <w:tab w:val="left" w:pos="840"/>
        </w:tabs>
        <w:autoSpaceDE w:val="0"/>
        <w:autoSpaceDN w:val="0"/>
        <w:spacing w:before="42" w:after="0" w:line="240" w:lineRule="auto"/>
        <w:outlineLvl w:val="1"/>
        <w:rPr>
          <w:rFonts w:cs="Calibri"/>
          <w:b/>
          <w:bCs/>
          <w:lang w:val="es-ES"/>
        </w:rPr>
      </w:pPr>
      <w:r w:rsidRPr="003C6E71">
        <w:rPr>
          <w:rFonts w:cs="Calibri"/>
          <w:b/>
          <w:bCs/>
          <w:lang w:val="es-ES"/>
        </w:rPr>
        <w:t>Dura</w:t>
      </w:r>
      <w:r w:rsidR="00B955F1">
        <w:rPr>
          <w:rFonts w:cs="Calibri"/>
          <w:b/>
          <w:bCs/>
          <w:lang w:val="es-ES"/>
        </w:rPr>
        <w:t>ción estimada: alrededor de 100</w:t>
      </w:r>
      <w:r>
        <w:rPr>
          <w:rFonts w:cs="Calibri"/>
          <w:b/>
          <w:bCs/>
          <w:lang w:val="es-ES"/>
        </w:rPr>
        <w:t xml:space="preserve"> </w:t>
      </w:r>
      <w:r w:rsidRPr="003C6E71">
        <w:rPr>
          <w:rFonts w:cs="Calibri"/>
          <w:b/>
          <w:bCs/>
          <w:lang w:val="es-ES"/>
        </w:rPr>
        <w:t>horas.</w:t>
      </w:r>
    </w:p>
    <w:p w14:paraId="22833333" w14:textId="77777777" w:rsidR="003C6E71" w:rsidRPr="003C6E71" w:rsidRDefault="003C6E71" w:rsidP="003C6E71">
      <w:pPr>
        <w:pStyle w:val="Prrafodelista"/>
        <w:widowControl w:val="0"/>
        <w:tabs>
          <w:tab w:val="left" w:pos="840"/>
        </w:tabs>
        <w:autoSpaceDE w:val="0"/>
        <w:autoSpaceDN w:val="0"/>
        <w:spacing w:before="42" w:after="0" w:line="240" w:lineRule="auto"/>
        <w:ind w:left="1200"/>
        <w:outlineLvl w:val="1"/>
        <w:rPr>
          <w:rFonts w:cs="Calibri"/>
          <w:b/>
          <w:bCs/>
          <w:lang w:val="es-ES"/>
        </w:rPr>
      </w:pPr>
    </w:p>
    <w:p w14:paraId="612A8B3A" w14:textId="0E7166EE" w:rsidR="003C6E71" w:rsidRPr="003C6E71" w:rsidRDefault="003C6E71" w:rsidP="003C6E71">
      <w:pPr>
        <w:widowControl w:val="0"/>
        <w:tabs>
          <w:tab w:val="left" w:pos="840"/>
        </w:tabs>
        <w:autoSpaceDE w:val="0"/>
        <w:autoSpaceDN w:val="0"/>
        <w:spacing w:before="42" w:after="0" w:line="240" w:lineRule="auto"/>
        <w:outlineLvl w:val="1"/>
        <w:rPr>
          <w:rFonts w:cs="Calibri"/>
          <w:b/>
          <w:bCs/>
          <w:lang w:val="es-ES"/>
        </w:rPr>
      </w:pPr>
    </w:p>
    <w:p w14:paraId="35C51F47" w14:textId="77777777" w:rsidR="00514D49" w:rsidRPr="00514D49" w:rsidRDefault="00514D49" w:rsidP="00514D49">
      <w:pPr>
        <w:widowControl w:val="0"/>
        <w:numPr>
          <w:ilvl w:val="0"/>
          <w:numId w:val="40"/>
        </w:numPr>
        <w:tabs>
          <w:tab w:val="left" w:pos="339"/>
        </w:tabs>
        <w:autoSpaceDE w:val="0"/>
        <w:autoSpaceDN w:val="0"/>
        <w:spacing w:before="200" w:after="0" w:line="240" w:lineRule="auto"/>
        <w:ind w:left="339" w:hanging="219"/>
        <w:outlineLvl w:val="0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spacing w:val="-2"/>
          <w:lang w:val="es-ES"/>
        </w:rPr>
        <w:t>PRESENTACIÓN</w:t>
      </w:r>
      <w:bookmarkStart w:id="0" w:name="_GoBack"/>
      <w:bookmarkEnd w:id="0"/>
    </w:p>
    <w:p w14:paraId="664DBDB5" w14:textId="77777777" w:rsidR="00514D49" w:rsidRPr="00514D49" w:rsidRDefault="00514D49" w:rsidP="00514D49">
      <w:pPr>
        <w:widowControl w:val="0"/>
        <w:autoSpaceDE w:val="0"/>
        <w:autoSpaceDN w:val="0"/>
        <w:spacing w:before="240" w:after="0" w:line="240" w:lineRule="auto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Estimado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aprendiz</w:t>
      </w:r>
    </w:p>
    <w:p w14:paraId="4F73BD91" w14:textId="4C617392" w:rsid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spacing w:val="-2"/>
          <w:lang w:val="es-ES"/>
        </w:rPr>
      </w:pP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guía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encontrara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temas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relacionados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con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tendido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tela,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trazo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los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moldes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corte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spacing w:val="-2"/>
          <w:lang w:val="es-ES"/>
        </w:rPr>
        <w:t>piezas.</w:t>
      </w:r>
    </w:p>
    <w:p w14:paraId="435147DC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El escalado de ropa infantil es una habilidad esencial dentro del campo del diseño y confección de prendas de vestir. Este programa de formación está diseñado para proporcionar al aprendiz los conocimientos y herramientas necesarios para transformar patrones base en diferentes tallas, garantizando un ajuste adecuado según las etapas del crecimiento infantil y los estándares de la industria.</w:t>
      </w:r>
    </w:p>
    <w:p w14:paraId="203E9F50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1D72721E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Durante este proceso formativo, el aprendiz desarrollará competencias para interpretar fichas técnicas, aplicar tablas de medidas normalizadas, ejecutar el escalado manual y/o digital de moldes básicos, y verificar la calidad y funcionalidad de las prendas en sus diferentes tallas.</w:t>
      </w:r>
    </w:p>
    <w:p w14:paraId="4A90A943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519B9702" w14:textId="47C15971" w:rsid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La formación está orientada a fortalecer la capacidad técnica y creativa del futuro profesional del sector textil–confección, promoviendo una producción que combine precisión, confort, estética y adaptación al mercado infantil. Además, se promoverá el trabajo en equipo, el pensamiento crítico y el uso responsable de los recursos, alineados con las tendencias del diseño responsable y la sostenibilidad en la moda.</w:t>
      </w:r>
    </w:p>
    <w:p w14:paraId="7B62DD2F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Al finalizar el programa, el aprendiz estará en capacidad de:</w:t>
      </w:r>
    </w:p>
    <w:p w14:paraId="1ACC5B06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2CCCADE7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Comprender el desarrollo morfológico infantil y su impacto en el diseño de prendas.</w:t>
      </w:r>
    </w:p>
    <w:p w14:paraId="43383DA7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5FA1F520" w14:textId="058817CE" w:rsidR="003C6E71" w:rsidRPr="003C6E71" w:rsidRDefault="003C6E71" w:rsidP="003C6E71">
      <w:pPr>
        <w:pStyle w:val="Prrafodelista"/>
        <w:widowControl w:val="0"/>
        <w:numPr>
          <w:ilvl w:val="3"/>
          <w:numId w:val="40"/>
        </w:numPr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Aplicar correctamente los principios del escalado para obtener tallajes proporcionales.</w:t>
      </w:r>
    </w:p>
    <w:p w14:paraId="6345B513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04407BB0" w14:textId="1492A76C" w:rsidR="003C6E71" w:rsidRPr="003C6E71" w:rsidRDefault="003C6E71" w:rsidP="003C6E71">
      <w:pPr>
        <w:pStyle w:val="Prrafodelista"/>
        <w:widowControl w:val="0"/>
        <w:numPr>
          <w:ilvl w:val="3"/>
          <w:numId w:val="40"/>
        </w:numPr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Elaborar patrones en diversas tallas con precisión técnica y calidad.</w:t>
      </w:r>
    </w:p>
    <w:p w14:paraId="38D5C3FD" w14:textId="77777777" w:rsidR="003C6E71" w:rsidRPr="003C6E71" w:rsidRDefault="003C6E71" w:rsidP="003C6E71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5F912C59" w14:textId="7F19C92E" w:rsidR="003C6E71" w:rsidRPr="003C6E71" w:rsidRDefault="003C6E71" w:rsidP="003C6E71">
      <w:pPr>
        <w:pStyle w:val="Prrafodelista"/>
        <w:widowControl w:val="0"/>
        <w:numPr>
          <w:ilvl w:val="3"/>
          <w:numId w:val="40"/>
        </w:numPr>
        <w:autoSpaceDE w:val="0"/>
        <w:autoSpaceDN w:val="0"/>
        <w:spacing w:before="41" w:after="0" w:line="240" w:lineRule="auto"/>
        <w:rPr>
          <w:rFonts w:cs="Calibri"/>
          <w:lang w:val="es-ES"/>
        </w:rPr>
      </w:pPr>
      <w:r w:rsidRPr="003C6E71">
        <w:rPr>
          <w:rFonts w:cs="Calibri"/>
          <w:lang w:val="es-ES"/>
        </w:rPr>
        <w:t>Documentar los procesos mediante fichas técnicas y registros gráficos.</w:t>
      </w:r>
    </w:p>
    <w:p w14:paraId="263C4456" w14:textId="25114D72" w:rsid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23D4DB5E" w14:textId="2115A9FF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57275F4C" w14:textId="1C7FC146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105FAC33" w14:textId="0E396FDD" w:rsidR="00514D49" w:rsidRPr="00514D49" w:rsidRDefault="002F3D99" w:rsidP="003C6E71">
      <w:pPr>
        <w:widowControl w:val="0"/>
        <w:autoSpaceDE w:val="0"/>
        <w:autoSpaceDN w:val="0"/>
        <w:spacing w:before="46" w:after="0"/>
        <w:rPr>
          <w:rFonts w:cs="Calibri"/>
          <w:lang w:val="es-ES"/>
        </w:rPr>
      </w:pPr>
      <w:r>
        <w:rPr>
          <w:rFonts w:cs="Calibri"/>
          <w:lang w:val="es-ES"/>
        </w:rPr>
        <w:t>PATRONAJE, ESCALADO TRAZO Y CORTE DE PRENDAS INFANTILES NIÑA-NIÑO</w:t>
      </w:r>
    </w:p>
    <w:p w14:paraId="415DD461" w14:textId="77777777" w:rsidR="00514D49" w:rsidRPr="00514D49" w:rsidRDefault="00514D49" w:rsidP="00514D49">
      <w:pPr>
        <w:widowControl w:val="0"/>
        <w:autoSpaceDE w:val="0"/>
        <w:autoSpaceDN w:val="0"/>
        <w:spacing w:before="46" w:after="0" w:line="240" w:lineRule="auto"/>
        <w:rPr>
          <w:rFonts w:cs="Calibri"/>
          <w:sz w:val="20"/>
          <w:lang w:val="es-ES"/>
        </w:rPr>
      </w:pPr>
      <w:r w:rsidRPr="00514D49">
        <w:rPr>
          <w:rFonts w:cs="Calibri"/>
          <w:noProof/>
          <w:sz w:val="20"/>
          <w:lang w:val="en-US"/>
        </w:rPr>
        <w:drawing>
          <wp:anchor distT="0" distB="0" distL="0" distR="0" simplePos="0" relativeHeight="251659264" behindDoc="1" locked="0" layoutInCell="1" allowOverlap="1" wp14:anchorId="2D5C8412" wp14:editId="51437464">
            <wp:simplePos x="0" y="0"/>
            <wp:positionH relativeFrom="page">
              <wp:posOffset>2951226</wp:posOffset>
            </wp:positionH>
            <wp:positionV relativeFrom="paragraph">
              <wp:posOffset>199673</wp:posOffset>
            </wp:positionV>
            <wp:extent cx="2187828" cy="2916936"/>
            <wp:effectExtent l="0" t="0" r="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7828" cy="2916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5B63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4723D01D" w14:textId="77777777" w:rsidR="00514D49" w:rsidRPr="00514D49" w:rsidRDefault="00514D49" w:rsidP="00514D49">
      <w:pPr>
        <w:widowControl w:val="0"/>
        <w:autoSpaceDE w:val="0"/>
        <w:autoSpaceDN w:val="0"/>
        <w:spacing w:before="39" w:after="0" w:line="240" w:lineRule="auto"/>
        <w:rPr>
          <w:rFonts w:cs="Calibri"/>
          <w:lang w:val="es-ES"/>
        </w:rPr>
      </w:pPr>
    </w:p>
    <w:p w14:paraId="43F3B8A2" w14:textId="77777777" w:rsidR="00514D49" w:rsidRPr="00514D49" w:rsidRDefault="00514D49" w:rsidP="00514D49">
      <w:pPr>
        <w:widowControl w:val="0"/>
        <w:numPr>
          <w:ilvl w:val="0"/>
          <w:numId w:val="40"/>
        </w:numPr>
        <w:tabs>
          <w:tab w:val="left" w:pos="389"/>
        </w:tabs>
        <w:autoSpaceDE w:val="0"/>
        <w:autoSpaceDN w:val="0"/>
        <w:spacing w:after="0" w:line="240" w:lineRule="auto"/>
        <w:ind w:left="389" w:hanging="269"/>
        <w:outlineLvl w:val="0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FORMULACIÓN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LAS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ACTIVIDADES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APRENDIZAJE</w:t>
      </w:r>
    </w:p>
    <w:p w14:paraId="77FEFF5B" w14:textId="77777777" w:rsidR="00514D49" w:rsidRPr="00514D49" w:rsidRDefault="00514D49" w:rsidP="00514D49">
      <w:pPr>
        <w:widowControl w:val="0"/>
        <w:autoSpaceDE w:val="0"/>
        <w:autoSpaceDN w:val="0"/>
        <w:spacing w:before="39" w:after="0"/>
        <w:ind w:right="351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Estimado aprendiz</w:t>
      </w:r>
      <w:r w:rsidRPr="00514D49">
        <w:rPr>
          <w:rFonts w:cs="Calibri"/>
          <w:lang w:val="es-ES"/>
        </w:rPr>
        <w:t>, bienvenido a estás actividades del momento antes de Aprender. Cuya finalidad es a</w:t>
      </w:r>
      <w:r w:rsidRPr="00514D49">
        <w:rPr>
          <w:rFonts w:cs="Calibri"/>
          <w:spacing w:val="40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ustedes,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se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motiven,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descubran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lo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van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aprender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y realicen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una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reflexión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sobre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lo que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saben,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lo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que desconocen y porque necesitan aprender.</w:t>
      </w:r>
    </w:p>
    <w:p w14:paraId="0C974477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222A4D31" w14:textId="77777777" w:rsidR="00514D49" w:rsidRPr="00514D49" w:rsidRDefault="00514D49" w:rsidP="00514D49">
      <w:pPr>
        <w:widowControl w:val="0"/>
        <w:numPr>
          <w:ilvl w:val="1"/>
          <w:numId w:val="40"/>
        </w:numPr>
        <w:tabs>
          <w:tab w:val="left" w:pos="450"/>
        </w:tabs>
        <w:autoSpaceDE w:val="0"/>
        <w:autoSpaceDN w:val="0"/>
        <w:spacing w:after="0" w:line="240" w:lineRule="auto"/>
        <w:ind w:left="450" w:hanging="330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Actividad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Reflexión</w:t>
      </w:r>
    </w:p>
    <w:p w14:paraId="4BE020F9" w14:textId="77777777" w:rsidR="00514D49" w:rsidRPr="00514D49" w:rsidRDefault="00514D49" w:rsidP="00514D49">
      <w:pPr>
        <w:widowControl w:val="0"/>
        <w:autoSpaceDE w:val="0"/>
        <w:autoSpaceDN w:val="0"/>
        <w:spacing w:before="42" w:after="0" w:line="240" w:lineRule="auto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El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Equipo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ejecutor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del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programa,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les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invita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observen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detenidamente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siguiente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spacing w:val="-2"/>
          <w:lang w:val="es-ES"/>
        </w:rPr>
        <w:t>video:</w:t>
      </w:r>
    </w:p>
    <w:p w14:paraId="705DD7EE" w14:textId="77777777" w:rsidR="00514D49" w:rsidRPr="00514D49" w:rsidRDefault="00514D49" w:rsidP="00514D49">
      <w:pPr>
        <w:widowControl w:val="0"/>
        <w:autoSpaceDE w:val="0"/>
        <w:autoSpaceDN w:val="0"/>
        <w:spacing w:before="79" w:after="0" w:line="240" w:lineRule="auto"/>
        <w:rPr>
          <w:rFonts w:cs="Calibri"/>
          <w:lang w:val="es-ES"/>
        </w:rPr>
      </w:pPr>
    </w:p>
    <w:p w14:paraId="5B31BFBE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outlineLvl w:val="0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INTRODUCCIÓN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TRAZO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Y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spacing w:val="-4"/>
          <w:lang w:val="es-ES"/>
        </w:rPr>
        <w:t>CORTE</w:t>
      </w:r>
    </w:p>
    <w:p w14:paraId="1E95C6A6" w14:textId="77777777" w:rsidR="00514D49" w:rsidRPr="00514D49" w:rsidRDefault="004F279E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b/>
          <w:lang w:val="es-ES"/>
        </w:rPr>
      </w:pPr>
      <w:hyperlink r:id="rId12">
        <w:r w:rsidR="00514D49" w:rsidRPr="00514D49">
          <w:rPr>
            <w:rFonts w:cs="Calibri"/>
            <w:b/>
            <w:color w:val="0D2D46"/>
            <w:spacing w:val="-2"/>
            <w:u w:val="single" w:color="0D2D46"/>
            <w:lang w:val="es-ES"/>
          </w:rPr>
          <w:t>https://www.youtube.com/watch?v=GrVxMBnoups</w:t>
        </w:r>
      </w:hyperlink>
    </w:p>
    <w:p w14:paraId="72F293FC" w14:textId="77777777" w:rsidR="00514D49" w:rsidRPr="00514D49" w:rsidRDefault="00514D49" w:rsidP="00514D49">
      <w:pPr>
        <w:widowControl w:val="0"/>
        <w:autoSpaceDE w:val="0"/>
        <w:autoSpaceDN w:val="0"/>
        <w:spacing w:before="80" w:after="0" w:line="240" w:lineRule="auto"/>
        <w:rPr>
          <w:rFonts w:cs="Calibri"/>
          <w:b/>
          <w:lang w:val="es-ES"/>
        </w:rPr>
      </w:pPr>
    </w:p>
    <w:p w14:paraId="5F2427E6" w14:textId="77777777" w:rsidR="00514D49" w:rsidRPr="00514D49" w:rsidRDefault="00514D49" w:rsidP="00514D49">
      <w:pPr>
        <w:widowControl w:val="0"/>
        <w:autoSpaceDE w:val="0"/>
        <w:autoSpaceDN w:val="0"/>
        <w:spacing w:after="0"/>
        <w:ind w:right="429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Al</w:t>
      </w:r>
      <w:r w:rsidRPr="00514D49">
        <w:rPr>
          <w:rFonts w:cs="Calibri"/>
          <w:b/>
          <w:spacing w:val="-1"/>
          <w:lang w:val="es-ES"/>
        </w:rPr>
        <w:t xml:space="preserve"> </w:t>
      </w:r>
      <w:r w:rsidRPr="00514D49">
        <w:rPr>
          <w:rFonts w:cs="Calibri"/>
          <w:b/>
          <w:lang w:val="es-ES"/>
        </w:rPr>
        <w:t>finalizar</w:t>
      </w:r>
      <w:r w:rsidRPr="00514D49">
        <w:rPr>
          <w:rFonts w:cs="Calibri"/>
          <w:lang w:val="es-ES"/>
        </w:rPr>
        <w:t>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hágase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siguientes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preguntas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responda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manera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individual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hojas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papel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el equipo ejecutor les suministra:</w:t>
      </w:r>
    </w:p>
    <w:p w14:paraId="091B9E6A" w14:textId="58DFAC6B" w:rsidR="00514D49" w:rsidRDefault="00514D49" w:rsidP="00514D49">
      <w:pPr>
        <w:widowControl w:val="0"/>
        <w:autoSpaceDE w:val="0"/>
        <w:autoSpaceDN w:val="0"/>
        <w:spacing w:after="0"/>
        <w:rPr>
          <w:rFonts w:cs="Calibri"/>
          <w:lang w:val="es-ES"/>
        </w:rPr>
      </w:pPr>
    </w:p>
    <w:p w14:paraId="17E65C64" w14:textId="7B7321CB" w:rsidR="000A5316" w:rsidRDefault="000A5316" w:rsidP="00514D49">
      <w:pPr>
        <w:widowControl w:val="0"/>
        <w:autoSpaceDE w:val="0"/>
        <w:autoSpaceDN w:val="0"/>
        <w:spacing w:after="0"/>
        <w:rPr>
          <w:rFonts w:cs="Calibri"/>
          <w:lang w:val="es-ES"/>
        </w:rPr>
      </w:pPr>
    </w:p>
    <w:p w14:paraId="039905A7" w14:textId="77777777" w:rsidR="00514D49" w:rsidRPr="00514D49" w:rsidRDefault="00514D49" w:rsidP="00514D49">
      <w:pPr>
        <w:widowControl w:val="0"/>
        <w:autoSpaceDE w:val="0"/>
        <w:autoSpaceDN w:val="0"/>
        <w:spacing w:before="46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¿Qué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fue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más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llamó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atención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del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contenido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del</w:t>
      </w:r>
      <w:r w:rsidRPr="00514D49">
        <w:rPr>
          <w:rFonts w:cs="Calibri"/>
          <w:b/>
          <w:i/>
          <w:spacing w:val="-2"/>
          <w:lang w:val="es-ES"/>
        </w:rPr>
        <w:t xml:space="preserve"> vídeo?</w:t>
      </w:r>
    </w:p>
    <w:p w14:paraId="207A938A" w14:textId="77777777" w:rsidR="00514D49" w:rsidRPr="00514D49" w:rsidRDefault="00514D49" w:rsidP="00514D49">
      <w:pPr>
        <w:widowControl w:val="0"/>
        <w:autoSpaceDE w:val="0"/>
        <w:autoSpaceDN w:val="0"/>
        <w:spacing w:before="41" w:after="0"/>
        <w:ind w:right="429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¿Cree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usted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procedimiento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trazo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corte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es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igual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al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aprender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en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esta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guía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 xml:space="preserve">de </w:t>
      </w:r>
      <w:r w:rsidRPr="00514D49">
        <w:rPr>
          <w:rFonts w:cs="Calibri"/>
          <w:b/>
          <w:i/>
          <w:spacing w:val="-2"/>
          <w:lang w:val="es-ES"/>
        </w:rPr>
        <w:t>aprendizaje?</w:t>
      </w:r>
    </w:p>
    <w:p w14:paraId="197ACDA2" w14:textId="77777777" w:rsidR="00514D49" w:rsidRPr="00514D49" w:rsidRDefault="00514D49" w:rsidP="00514D49">
      <w:pPr>
        <w:widowControl w:val="0"/>
        <w:autoSpaceDE w:val="0"/>
        <w:autoSpaceDN w:val="0"/>
        <w:spacing w:before="40" w:after="0" w:line="240" w:lineRule="auto"/>
        <w:rPr>
          <w:rFonts w:cs="Calibri"/>
          <w:b/>
          <w:i/>
          <w:lang w:val="es-ES"/>
        </w:rPr>
      </w:pPr>
    </w:p>
    <w:p w14:paraId="172F71AF" w14:textId="77777777" w:rsidR="00514D49" w:rsidRPr="00514D49" w:rsidRDefault="00514D49" w:rsidP="00514D49">
      <w:pPr>
        <w:widowControl w:val="0"/>
        <w:numPr>
          <w:ilvl w:val="1"/>
          <w:numId w:val="40"/>
        </w:numPr>
        <w:tabs>
          <w:tab w:val="left" w:pos="450"/>
        </w:tabs>
        <w:autoSpaceDE w:val="0"/>
        <w:autoSpaceDN w:val="0"/>
        <w:spacing w:after="0" w:line="240" w:lineRule="auto"/>
        <w:ind w:left="450" w:hanging="330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Actividades</w:t>
      </w:r>
      <w:r w:rsidRPr="00514D49">
        <w:rPr>
          <w:rFonts w:cs="Calibri"/>
          <w:b/>
          <w:bCs/>
          <w:spacing w:val="-9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9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contextualización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e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identificación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conocimientos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necesarios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para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el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aprendizaje.)</w:t>
      </w:r>
    </w:p>
    <w:p w14:paraId="1228F209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47DA043B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11E137C8" w14:textId="77777777" w:rsidR="00514D49" w:rsidRPr="00514D49" w:rsidRDefault="00514D49" w:rsidP="00514D49">
      <w:pPr>
        <w:widowControl w:val="0"/>
        <w:autoSpaceDE w:val="0"/>
        <w:autoSpaceDN w:val="0"/>
        <w:spacing w:before="86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0288" behindDoc="1" locked="0" layoutInCell="1" allowOverlap="1" wp14:anchorId="23D4EF9B" wp14:editId="3AF8C787">
            <wp:simplePos x="0" y="0"/>
            <wp:positionH relativeFrom="page">
              <wp:posOffset>1752600</wp:posOffset>
            </wp:positionH>
            <wp:positionV relativeFrom="paragraph">
              <wp:posOffset>224954</wp:posOffset>
            </wp:positionV>
            <wp:extent cx="4656931" cy="548640"/>
            <wp:effectExtent l="0" t="0" r="0" b="0"/>
            <wp:wrapTopAndBottom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931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25C029" w14:textId="77777777" w:rsidR="00514D49" w:rsidRPr="00514D49" w:rsidRDefault="00514D49" w:rsidP="00514D49">
      <w:pPr>
        <w:widowControl w:val="0"/>
        <w:autoSpaceDE w:val="0"/>
        <w:autoSpaceDN w:val="0"/>
        <w:spacing w:before="226" w:after="0" w:line="240" w:lineRule="auto"/>
        <w:rPr>
          <w:rFonts w:cs="Calibri"/>
          <w:b/>
          <w:lang w:val="es-ES"/>
        </w:rPr>
      </w:pPr>
    </w:p>
    <w:p w14:paraId="2B49A9D5" w14:textId="77777777" w:rsidR="00514D49" w:rsidRPr="00514D49" w:rsidRDefault="00514D49" w:rsidP="00514D49">
      <w:pPr>
        <w:widowControl w:val="0"/>
        <w:autoSpaceDE w:val="0"/>
        <w:autoSpaceDN w:val="0"/>
        <w:spacing w:before="1" w:after="0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Para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continuar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con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estas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actividades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del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momento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antes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aprender,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invito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que siga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cuestionándose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y </w:t>
      </w:r>
      <w:r w:rsidRPr="00514D49">
        <w:rPr>
          <w:rFonts w:cs="Calibri"/>
          <w:spacing w:val="-2"/>
          <w:lang w:val="es-ES"/>
        </w:rPr>
        <w:t>reflexionando</w:t>
      </w:r>
    </w:p>
    <w:p w14:paraId="4405080D" w14:textId="77777777" w:rsidR="00514D49" w:rsidRPr="00514D49" w:rsidRDefault="00514D49" w:rsidP="00514D49">
      <w:pPr>
        <w:widowControl w:val="0"/>
        <w:autoSpaceDE w:val="0"/>
        <w:autoSpaceDN w:val="0"/>
        <w:spacing w:before="40" w:after="0" w:line="240" w:lineRule="auto"/>
        <w:rPr>
          <w:rFonts w:cs="Calibri"/>
          <w:lang w:val="es-ES"/>
        </w:rPr>
      </w:pPr>
    </w:p>
    <w:p w14:paraId="1012B2FE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¿De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lo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expuesto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en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video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spacing w:val="-2"/>
          <w:lang w:val="es-ES"/>
        </w:rPr>
        <w:t>conocía?</w:t>
      </w:r>
    </w:p>
    <w:p w14:paraId="38696CB3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¿Qué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es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nuevo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para</w:t>
      </w:r>
      <w:r w:rsidRPr="00514D49">
        <w:rPr>
          <w:rFonts w:cs="Calibri"/>
          <w:b/>
          <w:i/>
          <w:spacing w:val="-2"/>
          <w:lang w:val="es-ES"/>
        </w:rPr>
        <w:t xml:space="preserve"> usted?</w:t>
      </w:r>
    </w:p>
    <w:p w14:paraId="3F7BF23C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¿Qué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gustaría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profundizar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por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spacing w:val="-4"/>
          <w:lang w:val="es-ES"/>
        </w:rPr>
        <w:t>qué?</w:t>
      </w:r>
    </w:p>
    <w:p w14:paraId="1108AE28" w14:textId="77777777" w:rsidR="00514D49" w:rsidRPr="00514D49" w:rsidRDefault="00514D49" w:rsidP="00514D49">
      <w:pPr>
        <w:widowControl w:val="0"/>
        <w:autoSpaceDE w:val="0"/>
        <w:autoSpaceDN w:val="0"/>
        <w:spacing w:before="79" w:after="0" w:line="240" w:lineRule="auto"/>
        <w:rPr>
          <w:rFonts w:cs="Calibri"/>
          <w:b/>
          <w:i/>
          <w:lang w:val="es-ES"/>
        </w:rPr>
      </w:pPr>
    </w:p>
    <w:p w14:paraId="150DFD84" w14:textId="77777777" w:rsidR="00514D49" w:rsidRPr="00514D49" w:rsidRDefault="00514D49" w:rsidP="00514D49">
      <w:pPr>
        <w:widowControl w:val="0"/>
        <w:autoSpaceDE w:val="0"/>
        <w:autoSpaceDN w:val="0"/>
        <w:spacing w:before="1" w:after="0"/>
        <w:rPr>
          <w:rFonts w:cs="Calibri"/>
          <w:lang w:val="es-ES"/>
        </w:rPr>
      </w:pPr>
      <w:r w:rsidRPr="00514D49">
        <w:rPr>
          <w:rFonts w:cs="Calibri"/>
          <w:lang w:val="es-ES"/>
        </w:rPr>
        <w:t>¿Redacte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un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texto,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no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más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200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palabras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donde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dé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respuesta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los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interrogantes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adjunte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Foro llamado </w:t>
      </w:r>
      <w:r w:rsidRPr="00514D49">
        <w:rPr>
          <w:rFonts w:cs="Calibri"/>
          <w:b/>
          <w:lang w:val="es-ES"/>
        </w:rPr>
        <w:t xml:space="preserve">“Explore cuanto Sabe?, </w:t>
      </w:r>
      <w:r w:rsidRPr="00514D49">
        <w:rPr>
          <w:rFonts w:cs="Calibri"/>
          <w:lang w:val="es-ES"/>
        </w:rPr>
        <w:t>disponible en el ambiente virtual, siga las instrucciones de su instructor. Realice esta actividad con toda honestidad porque aquí no hay respuestas incorrectas.</w:t>
      </w:r>
    </w:p>
    <w:p w14:paraId="54C36148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</w:p>
    <w:p w14:paraId="6677E710" w14:textId="77777777" w:rsidR="00514D49" w:rsidRPr="00514D49" w:rsidRDefault="00514D49" w:rsidP="00514D49">
      <w:pPr>
        <w:widowControl w:val="0"/>
        <w:numPr>
          <w:ilvl w:val="1"/>
          <w:numId w:val="40"/>
        </w:numPr>
        <w:tabs>
          <w:tab w:val="left" w:pos="450"/>
        </w:tabs>
        <w:autoSpaceDE w:val="0"/>
        <w:autoSpaceDN w:val="0"/>
        <w:spacing w:after="0" w:line="240" w:lineRule="auto"/>
        <w:ind w:left="450" w:hanging="330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Actividades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Apropiación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del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Conocimiento.</w:t>
      </w:r>
    </w:p>
    <w:p w14:paraId="20E83DD6" w14:textId="29BC4376" w:rsidR="00514D49" w:rsidRPr="00514D49" w:rsidRDefault="00514D49" w:rsidP="00514D49">
      <w:pPr>
        <w:widowControl w:val="0"/>
        <w:numPr>
          <w:ilvl w:val="2"/>
          <w:numId w:val="40"/>
        </w:numPr>
        <w:tabs>
          <w:tab w:val="left" w:pos="619"/>
        </w:tabs>
        <w:autoSpaceDE w:val="0"/>
        <w:autoSpaceDN w:val="0"/>
        <w:spacing w:before="240" w:after="0" w:line="240" w:lineRule="auto"/>
        <w:ind w:left="120" w:right="379" w:firstLine="0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Reconocer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elementos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conceptuales,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equipo,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herramientas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materiales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para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realizar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tendido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trazo para c</w:t>
      </w:r>
      <w:r w:rsidR="003C6E71">
        <w:rPr>
          <w:rFonts w:cs="Calibri"/>
          <w:b/>
          <w:i/>
          <w:lang w:val="es-ES"/>
        </w:rPr>
        <w:t>onfeccionar prendas infantiles.</w:t>
      </w:r>
    </w:p>
    <w:p w14:paraId="0898F93C" w14:textId="77777777" w:rsidR="00514D49" w:rsidRPr="00514D49" w:rsidRDefault="00514D49" w:rsidP="00514D49">
      <w:pPr>
        <w:widowControl w:val="0"/>
        <w:autoSpaceDE w:val="0"/>
        <w:autoSpaceDN w:val="0"/>
        <w:spacing w:before="201" w:after="0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Apreciado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Aprendiz:</w:t>
      </w:r>
      <w:r w:rsidRPr="00514D49">
        <w:rPr>
          <w:rFonts w:cs="Calibri"/>
          <w:b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Estudie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analice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material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apoyo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que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encuentra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ambiente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virtual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sobre materiales e insumos, tipos de tendido, ubicación de moldes que encontrará en el ambiente virtual (Su instructor entregará la Ruta en el Ambiente virtual)</w:t>
      </w:r>
    </w:p>
    <w:p w14:paraId="6F9E3901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23FDBCC6" w14:textId="77777777" w:rsidR="00514D49" w:rsidRPr="00514D49" w:rsidRDefault="00514D49" w:rsidP="00514D49">
      <w:pPr>
        <w:widowControl w:val="0"/>
        <w:autoSpaceDE w:val="0"/>
        <w:autoSpaceDN w:val="0"/>
        <w:spacing w:before="118" w:after="0" w:line="240" w:lineRule="auto"/>
        <w:rPr>
          <w:rFonts w:cs="Calibri"/>
          <w:sz w:val="20"/>
          <w:lang w:val="es-ES"/>
        </w:rPr>
      </w:pPr>
      <w:r w:rsidRPr="00514D49">
        <w:rPr>
          <w:rFonts w:cs="Calibri"/>
          <w:noProof/>
          <w:sz w:val="20"/>
          <w:lang w:val="en-US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750B650D" wp14:editId="513089D9">
                <wp:simplePos x="0" y="0"/>
                <wp:positionH relativeFrom="page">
                  <wp:posOffset>1183957</wp:posOffset>
                </wp:positionH>
                <wp:positionV relativeFrom="paragraph">
                  <wp:posOffset>250279</wp:posOffset>
                </wp:positionV>
                <wp:extent cx="5705475" cy="857250"/>
                <wp:effectExtent l="0" t="0" r="0" b="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05475" cy="857250"/>
                        </a:xfrm>
                        <a:prstGeom prst="rect">
                          <a:avLst/>
                        </a:prstGeom>
                        <a:solidFill>
                          <a:srgbClr val="C6EA93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EBE5B50" w14:textId="77777777" w:rsidR="00514D49" w:rsidRDefault="00514D49" w:rsidP="00514D49">
                            <w:pPr>
                              <w:spacing w:before="312"/>
                              <w:ind w:right="447"/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El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instructor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retroalimentará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cada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uno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de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los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temas,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esté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atento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8"/>
                              </w:rPr>
                              <w:t>sus explicaciones y acompañamiento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50B650D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margin-left:93.2pt;margin-top:19.7pt;width:449.25pt;height:67.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" fillcolor="#c6ea93">
                <v:path arrowok="t"/>
                <v:textbox inset="0,0,0,0">
                  <w:txbxContent>
                    <w:p w14:paraId="2EBE5B50" w14:textId="77777777" w:rsidR="00514D49" w:rsidRDefault="00514D49" w:rsidP="00514D49">
                      <w:pPr>
                        <w:spacing w:before="312"/>
                        <w:ind w:right="447"/>
                        <w:rPr>
                          <w:b/>
                          <w:i/>
                          <w:color w:val="000000"/>
                          <w:sz w:val="28"/>
                        </w:rPr>
                      </w:pP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El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instructor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retroalimentará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cada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uno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de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los</w:t>
                      </w:r>
                      <w:r>
                        <w:rPr>
                          <w:b/>
                          <w:i/>
                          <w:color w:val="000000"/>
                          <w:spacing w:val="-5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temas,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esté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atento</w:t>
                      </w:r>
                      <w:r>
                        <w:rPr>
                          <w:b/>
                          <w:i/>
                          <w:color w:val="000000"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a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8"/>
                        </w:rPr>
                        <w:t>sus explicaciones y acompañamiento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83FB080" w14:textId="47CE8696" w:rsid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590E0554" w14:textId="09EF4362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3AF8AE3D" w14:textId="7141375E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6DF60FDA" w14:textId="13CAFE08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6D8038AB" w14:textId="6B0AE810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1C75960A" w14:textId="6609CA95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1E62FDA9" w14:textId="77777777" w:rsidR="00514D49" w:rsidRPr="00514D49" w:rsidRDefault="00514D49" w:rsidP="00514D49">
      <w:pPr>
        <w:widowControl w:val="0"/>
        <w:autoSpaceDE w:val="0"/>
        <w:autoSpaceDN w:val="0"/>
        <w:spacing w:before="54" w:after="0" w:line="240" w:lineRule="auto"/>
        <w:ind w:right="299"/>
        <w:jc w:val="center"/>
        <w:rPr>
          <w:rFonts w:cs="Calibri"/>
          <w:b/>
          <w:sz w:val="25"/>
          <w:lang w:val="es-ES"/>
        </w:rPr>
      </w:pPr>
      <w:r w:rsidRPr="00514D49">
        <w:rPr>
          <w:rFonts w:cs="Calibri"/>
          <w:b/>
          <w:w w:val="125"/>
          <w:sz w:val="25"/>
          <w:lang w:val="es-ES"/>
        </w:rPr>
        <w:t>HERRAMIENTAS</w:t>
      </w:r>
      <w:r w:rsidRPr="00514D49">
        <w:rPr>
          <w:rFonts w:cs="Calibri"/>
          <w:b/>
          <w:spacing w:val="19"/>
          <w:w w:val="125"/>
          <w:sz w:val="25"/>
          <w:lang w:val="es-ES"/>
        </w:rPr>
        <w:t xml:space="preserve"> </w:t>
      </w:r>
      <w:r w:rsidRPr="00514D49">
        <w:rPr>
          <w:rFonts w:cs="Calibri"/>
          <w:b/>
          <w:w w:val="125"/>
          <w:sz w:val="25"/>
          <w:lang w:val="es-ES"/>
        </w:rPr>
        <w:t>PARA</w:t>
      </w:r>
      <w:r w:rsidRPr="00514D49">
        <w:rPr>
          <w:rFonts w:cs="Calibri"/>
          <w:b/>
          <w:spacing w:val="20"/>
          <w:w w:val="125"/>
          <w:sz w:val="25"/>
          <w:lang w:val="es-ES"/>
        </w:rPr>
        <w:t xml:space="preserve"> </w:t>
      </w:r>
      <w:r w:rsidRPr="00514D49">
        <w:rPr>
          <w:rFonts w:cs="Calibri"/>
          <w:b/>
          <w:w w:val="125"/>
          <w:sz w:val="25"/>
          <w:lang w:val="es-ES"/>
        </w:rPr>
        <w:t>CORTAR</w:t>
      </w:r>
      <w:r w:rsidRPr="00514D49">
        <w:rPr>
          <w:rFonts w:cs="Calibri"/>
          <w:b/>
          <w:spacing w:val="18"/>
          <w:w w:val="125"/>
          <w:sz w:val="25"/>
          <w:lang w:val="es-ES"/>
        </w:rPr>
        <w:t xml:space="preserve"> </w:t>
      </w:r>
      <w:r w:rsidRPr="00514D49">
        <w:rPr>
          <w:rFonts w:cs="Calibri"/>
          <w:b/>
          <w:w w:val="125"/>
          <w:sz w:val="25"/>
          <w:lang w:val="es-ES"/>
        </w:rPr>
        <w:t>MATERIAL</w:t>
      </w:r>
      <w:r w:rsidRPr="00514D49">
        <w:rPr>
          <w:rFonts w:cs="Calibri"/>
          <w:b/>
          <w:spacing w:val="19"/>
          <w:w w:val="125"/>
          <w:sz w:val="25"/>
          <w:lang w:val="es-ES"/>
        </w:rPr>
        <w:t xml:space="preserve"> </w:t>
      </w:r>
      <w:r w:rsidRPr="00514D49">
        <w:rPr>
          <w:rFonts w:cs="Calibri"/>
          <w:b/>
          <w:spacing w:val="-2"/>
          <w:w w:val="125"/>
          <w:sz w:val="25"/>
          <w:lang w:val="es-ES"/>
        </w:rPr>
        <w:t>TEXTIL</w:t>
      </w:r>
    </w:p>
    <w:p w14:paraId="56AA0A18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5452226B" w14:textId="77777777" w:rsidR="00514D49" w:rsidRPr="00514D49" w:rsidRDefault="00514D49" w:rsidP="00514D49">
      <w:pPr>
        <w:widowControl w:val="0"/>
        <w:autoSpaceDE w:val="0"/>
        <w:autoSpaceDN w:val="0"/>
        <w:spacing w:before="46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lastRenderedPageBreak/>
        <w:drawing>
          <wp:anchor distT="0" distB="0" distL="0" distR="0" simplePos="0" relativeHeight="251662336" behindDoc="1" locked="0" layoutInCell="1" allowOverlap="1" wp14:anchorId="4E2539D9" wp14:editId="052928E1">
            <wp:simplePos x="0" y="0"/>
            <wp:positionH relativeFrom="page">
              <wp:posOffset>1260157</wp:posOffset>
            </wp:positionH>
            <wp:positionV relativeFrom="paragraph">
              <wp:posOffset>199570</wp:posOffset>
            </wp:positionV>
            <wp:extent cx="5546809" cy="3143440"/>
            <wp:effectExtent l="0" t="0" r="0" b="0"/>
            <wp:wrapTopAndBottom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809" cy="314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FF4BB1" w14:textId="77777777" w:rsidR="00514D49" w:rsidRPr="00514D49" w:rsidRDefault="00514D49" w:rsidP="00514D49">
      <w:pPr>
        <w:widowControl w:val="0"/>
        <w:autoSpaceDE w:val="0"/>
        <w:autoSpaceDN w:val="0"/>
        <w:spacing w:before="1" w:after="0" w:line="240" w:lineRule="auto"/>
        <w:rPr>
          <w:rFonts w:cs="Calibri"/>
          <w:b/>
          <w:lang w:val="es-ES"/>
        </w:rPr>
      </w:pPr>
    </w:p>
    <w:p w14:paraId="7607C9EC" w14:textId="77777777" w:rsidR="00514D49" w:rsidRPr="00514D49" w:rsidRDefault="00514D49" w:rsidP="00514D49">
      <w:pPr>
        <w:widowControl w:val="0"/>
        <w:autoSpaceDE w:val="0"/>
        <w:autoSpaceDN w:val="0"/>
        <w:spacing w:after="0"/>
        <w:ind w:right="271"/>
        <w:rPr>
          <w:rFonts w:cs="Calibri"/>
          <w:lang w:val="es-ES"/>
        </w:rPr>
      </w:pP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parejas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deben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practicar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técnicas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tendido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expuestas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continuación,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teniendo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cuenta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el material textil y atendiendo las indicaciones del instructor.</w:t>
      </w:r>
    </w:p>
    <w:p w14:paraId="122A1617" w14:textId="77777777" w:rsidR="000A5316" w:rsidRDefault="000A5316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</w:p>
    <w:p w14:paraId="173E581F" w14:textId="77777777" w:rsidR="000A5316" w:rsidRDefault="000A5316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</w:p>
    <w:p w14:paraId="713AC24C" w14:textId="77777777" w:rsidR="000A5316" w:rsidRDefault="000A5316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</w:p>
    <w:p w14:paraId="15BAA178" w14:textId="77777777" w:rsidR="000A5316" w:rsidRDefault="000A5316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</w:p>
    <w:p w14:paraId="23DA500F" w14:textId="763CCE13" w:rsidR="00514D49" w:rsidRPr="00514D49" w:rsidRDefault="00514D49" w:rsidP="00514D49">
      <w:pPr>
        <w:widowControl w:val="0"/>
        <w:autoSpaceDE w:val="0"/>
        <w:autoSpaceDN w:val="0"/>
        <w:spacing w:before="202" w:after="0" w:line="240" w:lineRule="auto"/>
        <w:ind w:right="202"/>
        <w:jc w:val="center"/>
        <w:rPr>
          <w:rFonts w:cs="Calibri"/>
          <w:b/>
          <w:sz w:val="32"/>
          <w:lang w:val="es-ES"/>
        </w:rPr>
      </w:pPr>
      <w:r w:rsidRPr="00514D49">
        <w:rPr>
          <w:rFonts w:cs="Calibri"/>
          <w:b/>
          <w:sz w:val="32"/>
          <w:lang w:val="es-ES"/>
        </w:rPr>
        <w:t>TIPOS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DE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TENDIDO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DE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MATERIAL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pacing w:val="-2"/>
          <w:sz w:val="32"/>
          <w:lang w:val="es-ES"/>
        </w:rPr>
        <w:t>TEXTIL</w:t>
      </w:r>
    </w:p>
    <w:p w14:paraId="093E0387" w14:textId="77777777" w:rsidR="00514D49" w:rsidRPr="00514D49" w:rsidRDefault="00514D49" w:rsidP="00514D49">
      <w:pPr>
        <w:widowControl w:val="0"/>
        <w:autoSpaceDE w:val="0"/>
        <w:autoSpaceDN w:val="0"/>
        <w:spacing w:before="122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lastRenderedPageBreak/>
        <w:drawing>
          <wp:anchor distT="0" distB="0" distL="0" distR="0" simplePos="0" relativeHeight="251663360" behindDoc="1" locked="0" layoutInCell="1" allowOverlap="1" wp14:anchorId="1711FA8F" wp14:editId="27C609FB">
            <wp:simplePos x="0" y="0"/>
            <wp:positionH relativeFrom="page">
              <wp:posOffset>1345819</wp:posOffset>
            </wp:positionH>
            <wp:positionV relativeFrom="paragraph">
              <wp:posOffset>248110</wp:posOffset>
            </wp:positionV>
            <wp:extent cx="5335256" cy="3027140"/>
            <wp:effectExtent l="0" t="0" r="0" b="0"/>
            <wp:wrapTopAndBottom/>
            <wp:docPr id="14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5256" cy="3027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1A0EBD" w14:textId="33D14818" w:rsidR="000A5316" w:rsidRDefault="000A5316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400453DD" w14:textId="77777777" w:rsidR="000A5316" w:rsidRPr="000A5316" w:rsidRDefault="000A5316" w:rsidP="000A5316">
      <w:pPr>
        <w:rPr>
          <w:rFonts w:cs="Calibri"/>
          <w:sz w:val="20"/>
          <w:lang w:val="es-ES"/>
        </w:rPr>
      </w:pPr>
    </w:p>
    <w:p w14:paraId="2C472292" w14:textId="77777777" w:rsidR="000A5316" w:rsidRPr="000A5316" w:rsidRDefault="000A5316" w:rsidP="000A5316">
      <w:pPr>
        <w:rPr>
          <w:rFonts w:cs="Calibri"/>
          <w:sz w:val="20"/>
          <w:lang w:val="es-ES"/>
        </w:rPr>
      </w:pPr>
    </w:p>
    <w:p w14:paraId="4139DCFE" w14:textId="77777777" w:rsidR="000A5316" w:rsidRPr="000A5316" w:rsidRDefault="000A5316" w:rsidP="000A5316">
      <w:pPr>
        <w:rPr>
          <w:rFonts w:cs="Calibri"/>
          <w:sz w:val="20"/>
          <w:lang w:val="es-ES"/>
        </w:rPr>
      </w:pPr>
    </w:p>
    <w:p w14:paraId="21B42115" w14:textId="77777777" w:rsidR="00514D49" w:rsidRPr="00514D49" w:rsidRDefault="00514D49" w:rsidP="00514D49">
      <w:pPr>
        <w:widowControl w:val="0"/>
        <w:autoSpaceDE w:val="0"/>
        <w:autoSpaceDN w:val="0"/>
        <w:spacing w:before="165" w:after="0" w:line="240" w:lineRule="auto"/>
        <w:rPr>
          <w:rFonts w:cs="Calibri"/>
          <w:b/>
          <w:sz w:val="32"/>
          <w:lang w:val="es-ES"/>
        </w:rPr>
      </w:pPr>
    </w:p>
    <w:p w14:paraId="1665F3DB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ind w:right="202"/>
        <w:jc w:val="center"/>
        <w:rPr>
          <w:rFonts w:cs="Calibri"/>
          <w:b/>
          <w:sz w:val="32"/>
          <w:lang w:val="es-ES"/>
        </w:rPr>
      </w:pPr>
      <w:r w:rsidRPr="00514D49">
        <w:rPr>
          <w:rFonts w:cs="Calibri"/>
          <w:b/>
          <w:sz w:val="32"/>
          <w:lang w:val="es-ES"/>
        </w:rPr>
        <w:t>EQUIPOS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–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HERRAMIENTAS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–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MATERIALES</w:t>
      </w:r>
      <w:r w:rsidRPr="00514D49">
        <w:rPr>
          <w:rFonts w:cs="Calibri"/>
          <w:b/>
          <w:spacing w:val="-11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PARA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pacing w:val="-2"/>
          <w:sz w:val="32"/>
          <w:lang w:val="es-ES"/>
        </w:rPr>
        <w:t>TRAZADO</w:t>
      </w:r>
    </w:p>
    <w:p w14:paraId="6048C823" w14:textId="77777777" w:rsidR="00514D49" w:rsidRPr="00514D49" w:rsidRDefault="00514D49" w:rsidP="00514D49">
      <w:pPr>
        <w:widowControl w:val="0"/>
        <w:autoSpaceDE w:val="0"/>
        <w:autoSpaceDN w:val="0"/>
        <w:spacing w:before="123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4384" behindDoc="1" locked="0" layoutInCell="1" allowOverlap="1" wp14:anchorId="7379A757" wp14:editId="1D15A78C">
            <wp:simplePos x="0" y="0"/>
            <wp:positionH relativeFrom="page">
              <wp:posOffset>1369694</wp:posOffset>
            </wp:positionH>
            <wp:positionV relativeFrom="paragraph">
              <wp:posOffset>248507</wp:posOffset>
            </wp:positionV>
            <wp:extent cx="5334821" cy="2998089"/>
            <wp:effectExtent l="0" t="0" r="0" b="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821" cy="29980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2CDAA" w14:textId="77777777" w:rsidR="00514D49" w:rsidRPr="00514D49" w:rsidRDefault="00514D49" w:rsidP="00514D49">
      <w:pPr>
        <w:widowControl w:val="0"/>
        <w:autoSpaceDE w:val="0"/>
        <w:autoSpaceDN w:val="0"/>
        <w:spacing w:before="303" w:after="0" w:line="240" w:lineRule="auto"/>
        <w:rPr>
          <w:rFonts w:cs="Calibri"/>
          <w:b/>
          <w:sz w:val="32"/>
          <w:lang w:val="es-ES"/>
        </w:rPr>
      </w:pPr>
    </w:p>
    <w:p w14:paraId="2F08E2A1" w14:textId="77777777" w:rsidR="00514D49" w:rsidRPr="00514D49" w:rsidRDefault="00514D49" w:rsidP="00514D49">
      <w:pPr>
        <w:widowControl w:val="0"/>
        <w:autoSpaceDE w:val="0"/>
        <w:autoSpaceDN w:val="0"/>
        <w:spacing w:before="1" w:after="0" w:line="240" w:lineRule="auto"/>
        <w:ind w:right="202"/>
        <w:jc w:val="center"/>
        <w:rPr>
          <w:rFonts w:cs="Calibri"/>
          <w:b/>
          <w:sz w:val="32"/>
          <w:lang w:val="es-ES"/>
        </w:rPr>
      </w:pPr>
      <w:r w:rsidRPr="00514D49">
        <w:rPr>
          <w:rFonts w:cs="Calibri"/>
          <w:b/>
          <w:sz w:val="32"/>
          <w:lang w:val="es-ES"/>
        </w:rPr>
        <w:t>UBICACIÓN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DE</w:t>
      </w:r>
      <w:r w:rsidRPr="00514D49">
        <w:rPr>
          <w:rFonts w:cs="Calibri"/>
          <w:b/>
          <w:spacing w:val="-8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LOS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PATRONES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EN</w:t>
      </w:r>
      <w:r w:rsidRPr="00514D49">
        <w:rPr>
          <w:rFonts w:cs="Calibri"/>
          <w:b/>
          <w:spacing w:val="-9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EL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z w:val="32"/>
          <w:lang w:val="es-ES"/>
        </w:rPr>
        <w:t>MATERIAL</w:t>
      </w:r>
      <w:r w:rsidRPr="00514D49">
        <w:rPr>
          <w:rFonts w:cs="Calibri"/>
          <w:b/>
          <w:spacing w:val="-10"/>
          <w:sz w:val="32"/>
          <w:lang w:val="es-ES"/>
        </w:rPr>
        <w:t xml:space="preserve"> </w:t>
      </w:r>
      <w:r w:rsidRPr="00514D49">
        <w:rPr>
          <w:rFonts w:cs="Calibri"/>
          <w:b/>
          <w:spacing w:val="-2"/>
          <w:sz w:val="32"/>
          <w:lang w:val="es-ES"/>
        </w:rPr>
        <w:t>TEXTIL</w:t>
      </w:r>
    </w:p>
    <w:p w14:paraId="02EAF53C" w14:textId="77777777" w:rsidR="00514D49" w:rsidRPr="00514D49" w:rsidRDefault="00514D49" w:rsidP="00514D49">
      <w:pPr>
        <w:widowControl w:val="0"/>
        <w:autoSpaceDE w:val="0"/>
        <w:autoSpaceDN w:val="0"/>
        <w:spacing w:before="120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5408" behindDoc="1" locked="0" layoutInCell="1" allowOverlap="1" wp14:anchorId="62C971E9" wp14:editId="6523DF7E">
            <wp:simplePos x="0" y="0"/>
            <wp:positionH relativeFrom="page">
              <wp:posOffset>1341119</wp:posOffset>
            </wp:positionH>
            <wp:positionV relativeFrom="paragraph">
              <wp:posOffset>246792</wp:posOffset>
            </wp:positionV>
            <wp:extent cx="5371383" cy="3045714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1383" cy="3045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CEC1DC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  <w:sectPr w:rsidR="00514D49" w:rsidRPr="00514D49">
          <w:headerReference w:type="default" r:id="rId18"/>
          <w:footerReference w:type="default" r:id="rId19"/>
          <w:pgSz w:w="12240" w:h="15840"/>
          <w:pgMar w:top="1720" w:right="720" w:bottom="1200" w:left="1440" w:header="525" w:footer="1000" w:gutter="0"/>
          <w:cols w:space="720"/>
        </w:sectPr>
      </w:pPr>
    </w:p>
    <w:p w14:paraId="38EFDE34" w14:textId="77777777" w:rsidR="00514D49" w:rsidRPr="00514D49" w:rsidRDefault="00514D49" w:rsidP="00514D49">
      <w:pPr>
        <w:widowControl w:val="0"/>
        <w:autoSpaceDE w:val="0"/>
        <w:autoSpaceDN w:val="0"/>
        <w:spacing w:before="46" w:after="0"/>
        <w:ind w:right="429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lastRenderedPageBreak/>
        <w:t>3.3.2.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Realizar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trazo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las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piezas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 prenda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vestir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acorde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material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textil,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procedimientos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técnicos y normas de seguridad y salud en el trabajo</w:t>
      </w:r>
    </w:p>
    <w:p w14:paraId="652C5416" w14:textId="77777777" w:rsidR="00514D49" w:rsidRPr="00514D49" w:rsidRDefault="00514D49" w:rsidP="00514D49">
      <w:pPr>
        <w:widowControl w:val="0"/>
        <w:autoSpaceDE w:val="0"/>
        <w:autoSpaceDN w:val="0"/>
        <w:spacing w:before="268" w:after="0" w:line="240" w:lineRule="auto"/>
        <w:ind w:right="429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 xml:space="preserve">Estimado aprendiz, </w:t>
      </w:r>
      <w:r w:rsidRPr="00514D49">
        <w:rPr>
          <w:rFonts w:cs="Calibri"/>
          <w:lang w:val="es-ES"/>
        </w:rPr>
        <w:t>el instructor realizará inicialmente la demostración de como ubicar las piezas de las prendas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vestir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material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textil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luego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usted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realizará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mismo procedimiento.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Ubique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cada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uno de las piezas de la prenda de vestir Femenina o masculina, teniendo en cuenta el tipo de aplome, optimización de tela y tipo de tendido, realice la marcación de estos con las técnicas y herramientas </w:t>
      </w:r>
      <w:r w:rsidRPr="00514D49">
        <w:rPr>
          <w:rFonts w:cs="Calibri"/>
          <w:spacing w:val="-2"/>
          <w:lang w:val="es-ES"/>
        </w:rPr>
        <w:t>convenientes.</w:t>
      </w:r>
    </w:p>
    <w:p w14:paraId="70A2AD6D" w14:textId="77777777" w:rsidR="00514D49" w:rsidRPr="00514D49" w:rsidRDefault="00514D49" w:rsidP="00514D49">
      <w:pPr>
        <w:widowControl w:val="0"/>
        <w:autoSpaceDE w:val="0"/>
        <w:autoSpaceDN w:val="0"/>
        <w:spacing w:before="1" w:after="0" w:line="240" w:lineRule="auto"/>
        <w:rPr>
          <w:rFonts w:cs="Calibri"/>
          <w:lang w:val="es-ES"/>
        </w:rPr>
      </w:pPr>
      <w:r w:rsidRPr="00514D49">
        <w:rPr>
          <w:rFonts w:cs="Calibri"/>
          <w:lang w:val="es-ES"/>
        </w:rPr>
        <w:t>La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marcación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prendas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vestir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sobre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medida,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puede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realizarse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siguiente</w:t>
      </w:r>
      <w:r w:rsidRPr="00514D49">
        <w:rPr>
          <w:rFonts w:cs="Calibri"/>
          <w:spacing w:val="-2"/>
          <w:lang w:val="es-ES"/>
        </w:rPr>
        <w:t xml:space="preserve"> manera:</w:t>
      </w:r>
    </w:p>
    <w:p w14:paraId="2BE41BD8" w14:textId="77777777" w:rsidR="00514D49" w:rsidRPr="00514D49" w:rsidRDefault="00514D49" w:rsidP="00514D49">
      <w:pPr>
        <w:widowControl w:val="0"/>
        <w:numPr>
          <w:ilvl w:val="0"/>
          <w:numId w:val="38"/>
        </w:numPr>
        <w:tabs>
          <w:tab w:val="left" w:pos="840"/>
        </w:tabs>
        <w:autoSpaceDE w:val="0"/>
        <w:autoSpaceDN w:val="0"/>
        <w:spacing w:before="241" w:after="0" w:line="240" w:lineRule="auto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Marcación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manual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directamente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en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la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spacing w:val="-4"/>
          <w:lang w:val="es-ES"/>
        </w:rPr>
        <w:t>tela</w:t>
      </w:r>
    </w:p>
    <w:p w14:paraId="690D0103" w14:textId="77777777" w:rsidR="00514D49" w:rsidRPr="00514D49" w:rsidRDefault="00514D49" w:rsidP="00514D49">
      <w:pPr>
        <w:widowControl w:val="0"/>
        <w:numPr>
          <w:ilvl w:val="0"/>
          <w:numId w:val="38"/>
        </w:numPr>
        <w:tabs>
          <w:tab w:val="left" w:pos="840"/>
        </w:tabs>
        <w:autoSpaceDE w:val="0"/>
        <w:autoSpaceDN w:val="0"/>
        <w:spacing w:before="41" w:after="0" w:line="240" w:lineRule="auto"/>
        <w:rPr>
          <w:rFonts w:cs="Calibri"/>
          <w:b/>
          <w:lang w:val="es-ES"/>
        </w:rPr>
      </w:pPr>
      <w:r w:rsidRPr="00514D49">
        <w:rPr>
          <w:rFonts w:cs="Calibri"/>
          <w:b/>
          <w:lang w:val="es-ES"/>
        </w:rPr>
        <w:t>Marcación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b/>
          <w:lang w:val="es-ES"/>
        </w:rPr>
        <w:t>manual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sobre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b/>
          <w:lang w:val="es-ES"/>
        </w:rPr>
        <w:t>el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spacing w:val="-2"/>
          <w:lang w:val="es-ES"/>
        </w:rPr>
        <w:t>papel</w:t>
      </w:r>
    </w:p>
    <w:p w14:paraId="32ECBE3C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sz w:val="20"/>
          <w:lang w:val="es-ES"/>
        </w:rPr>
      </w:pPr>
    </w:p>
    <w:p w14:paraId="3F4ADE16" w14:textId="77777777" w:rsidR="00514D49" w:rsidRPr="00514D49" w:rsidRDefault="00514D49" w:rsidP="00514D49">
      <w:pPr>
        <w:widowControl w:val="0"/>
        <w:autoSpaceDE w:val="0"/>
        <w:autoSpaceDN w:val="0"/>
        <w:spacing w:before="53" w:after="0" w:line="240" w:lineRule="auto"/>
        <w:rPr>
          <w:rFonts w:cs="Calibri"/>
          <w:b/>
          <w:sz w:val="20"/>
          <w:lang w:val="es-ES"/>
        </w:rPr>
      </w:pP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6432" behindDoc="1" locked="0" layoutInCell="1" allowOverlap="1" wp14:anchorId="2C41DB89" wp14:editId="758FECC9">
            <wp:simplePos x="0" y="0"/>
            <wp:positionH relativeFrom="page">
              <wp:posOffset>2419350</wp:posOffset>
            </wp:positionH>
            <wp:positionV relativeFrom="paragraph">
              <wp:posOffset>204551</wp:posOffset>
            </wp:positionV>
            <wp:extent cx="1036480" cy="1433322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6480" cy="14333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14D49">
        <w:rPr>
          <w:rFonts w:cs="Calibri"/>
          <w:b/>
          <w:noProof/>
          <w:sz w:val="20"/>
          <w:lang w:val="en-US"/>
        </w:rPr>
        <w:drawing>
          <wp:anchor distT="0" distB="0" distL="0" distR="0" simplePos="0" relativeHeight="251667456" behindDoc="1" locked="0" layoutInCell="1" allowOverlap="1" wp14:anchorId="2D7BC8F1" wp14:editId="00D88B03">
            <wp:simplePos x="0" y="0"/>
            <wp:positionH relativeFrom="page">
              <wp:posOffset>3943350</wp:posOffset>
            </wp:positionH>
            <wp:positionV relativeFrom="paragraph">
              <wp:posOffset>252176</wp:posOffset>
            </wp:positionV>
            <wp:extent cx="2018033" cy="1342167"/>
            <wp:effectExtent l="0" t="0" r="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8033" cy="13421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36C71D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lang w:val="es-ES"/>
        </w:rPr>
      </w:pPr>
    </w:p>
    <w:p w14:paraId="6E816432" w14:textId="77777777" w:rsidR="00514D49" w:rsidRPr="00514D49" w:rsidRDefault="00514D49" w:rsidP="00514D49">
      <w:pPr>
        <w:widowControl w:val="0"/>
        <w:autoSpaceDE w:val="0"/>
        <w:autoSpaceDN w:val="0"/>
        <w:spacing w:before="240" w:after="0" w:line="240" w:lineRule="auto"/>
        <w:rPr>
          <w:rFonts w:cs="Calibri"/>
          <w:b/>
          <w:lang w:val="es-ES"/>
        </w:rPr>
      </w:pPr>
    </w:p>
    <w:p w14:paraId="74EDC8FF" w14:textId="77777777" w:rsidR="00514D49" w:rsidRPr="00514D49" w:rsidRDefault="00514D49" w:rsidP="00514D49">
      <w:pPr>
        <w:widowControl w:val="0"/>
        <w:autoSpaceDE w:val="0"/>
        <w:autoSpaceDN w:val="0"/>
        <w:spacing w:before="1" w:after="0"/>
        <w:ind w:right="429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3.3.3.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Cortar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piezas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de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prenda de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vestir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acorde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con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procedimientos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técnicos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normativa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ambiental</w:t>
      </w:r>
      <w:r w:rsidRPr="00514D49">
        <w:rPr>
          <w:rFonts w:cs="Calibri"/>
          <w:b/>
          <w:i/>
          <w:spacing w:val="-1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 de seguridad en el trabajo</w:t>
      </w:r>
    </w:p>
    <w:p w14:paraId="6144E222" w14:textId="77777777" w:rsidR="00514D49" w:rsidRPr="00514D49" w:rsidRDefault="00514D49" w:rsidP="00514D49">
      <w:pPr>
        <w:widowControl w:val="0"/>
        <w:autoSpaceDE w:val="0"/>
        <w:autoSpaceDN w:val="0"/>
        <w:spacing w:before="200" w:after="0"/>
        <w:ind w:right="271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 xml:space="preserve">Estimado aprendiz, </w:t>
      </w:r>
      <w:r w:rsidRPr="00514D49">
        <w:rPr>
          <w:rFonts w:cs="Calibri"/>
          <w:lang w:val="es-ES"/>
        </w:rPr>
        <w:t>debe estudiar material de apoyo sobre el procedimiento técnico de corte que encontrara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ambiente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virtual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observar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demostración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procedimiento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corte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su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instructor.</w:t>
      </w:r>
    </w:p>
    <w:p w14:paraId="2AA42A2A" w14:textId="77777777" w:rsidR="00514D49" w:rsidRPr="00514D49" w:rsidRDefault="00514D49" w:rsidP="00514D49">
      <w:pPr>
        <w:widowControl w:val="0"/>
        <w:autoSpaceDE w:val="0"/>
        <w:autoSpaceDN w:val="0"/>
        <w:spacing w:before="201" w:after="0"/>
        <w:ind w:right="429"/>
        <w:rPr>
          <w:rFonts w:cs="Calibri"/>
          <w:lang w:val="es-ES"/>
        </w:rPr>
      </w:pPr>
      <w:r w:rsidRPr="00514D49">
        <w:rPr>
          <w:rFonts w:cs="Calibri"/>
          <w:lang w:val="es-ES"/>
        </w:rPr>
        <w:t>Dando continuidad a la actividad de aprendizaje anterior, realice el corte utilizando las herramientas apropiadas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dicha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tarea,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elementos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protección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teniendo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cuentas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normas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seguridad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el </w:t>
      </w:r>
      <w:r w:rsidRPr="00514D49">
        <w:rPr>
          <w:rFonts w:cs="Calibri"/>
          <w:spacing w:val="-2"/>
          <w:lang w:val="es-ES"/>
        </w:rPr>
        <w:t>trabajo.</w:t>
      </w:r>
    </w:p>
    <w:p w14:paraId="76F251BD" w14:textId="77777777" w:rsidR="00514D49" w:rsidRPr="00514D49" w:rsidRDefault="00514D49" w:rsidP="00514D49">
      <w:pPr>
        <w:widowControl w:val="0"/>
        <w:autoSpaceDE w:val="0"/>
        <w:autoSpaceDN w:val="0"/>
        <w:spacing w:before="200" w:after="0" w:line="240" w:lineRule="auto"/>
        <w:rPr>
          <w:rFonts w:cs="Calibri"/>
          <w:lang w:val="es-ES"/>
        </w:rPr>
      </w:pP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forma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ordenada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marcar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piezas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cortadas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dejar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listas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proceso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spacing w:val="-2"/>
          <w:lang w:val="es-ES"/>
        </w:rPr>
        <w:t>confección</w:t>
      </w:r>
    </w:p>
    <w:p w14:paraId="4936C09D" w14:textId="77777777" w:rsidR="00514D49" w:rsidRPr="00514D49" w:rsidRDefault="00514D49" w:rsidP="00514D49">
      <w:pPr>
        <w:widowControl w:val="0"/>
        <w:autoSpaceDE w:val="0"/>
        <w:autoSpaceDN w:val="0"/>
        <w:spacing w:before="8" w:after="0" w:line="240" w:lineRule="auto"/>
        <w:rPr>
          <w:rFonts w:cs="Calibri"/>
          <w:sz w:val="18"/>
          <w:lang w:val="es-ES"/>
        </w:rPr>
      </w:pPr>
      <w:r w:rsidRPr="00514D49">
        <w:rPr>
          <w:rFonts w:cs="Calibri"/>
          <w:noProof/>
          <w:sz w:val="18"/>
          <w:lang w:val="en-US"/>
        </w:rPr>
        <mc:AlternateContent>
          <mc:Choice Requires="wps">
            <w:drawing>
              <wp:anchor distT="0" distB="0" distL="0" distR="0" simplePos="0" relativeHeight="251668480" behindDoc="1" locked="0" layoutInCell="1" allowOverlap="1" wp14:anchorId="0E59B42E" wp14:editId="22620422">
                <wp:simplePos x="0" y="0"/>
                <wp:positionH relativeFrom="page">
                  <wp:posOffset>1447800</wp:posOffset>
                </wp:positionH>
                <wp:positionV relativeFrom="paragraph">
                  <wp:posOffset>165144</wp:posOffset>
                </wp:positionV>
                <wp:extent cx="5229225" cy="666750"/>
                <wp:effectExtent l="0" t="0" r="0" b="0"/>
                <wp:wrapTopAndBottom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29225" cy="666750"/>
                        </a:xfrm>
                        <a:prstGeom prst="rect">
                          <a:avLst/>
                        </a:prstGeom>
                        <a:solidFill>
                          <a:srgbClr val="C6EA93"/>
                        </a:solidFill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7C1CF80" w14:textId="77777777" w:rsidR="00514D49" w:rsidRDefault="00514D49" w:rsidP="00514D49">
                            <w:pPr>
                              <w:spacing w:before="73"/>
                              <w:ind w:right="5"/>
                              <w:jc w:val="center"/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Practique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las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veces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que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sea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necesario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estos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procedimientos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de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trazo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y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>corte.</w:t>
                            </w:r>
                          </w:p>
                          <w:p w14:paraId="41423E43" w14:textId="77777777" w:rsidR="00514D49" w:rsidRDefault="00514D49" w:rsidP="00514D49">
                            <w:pPr>
                              <w:spacing w:before="245"/>
                              <w:ind w:right="5"/>
                              <w:jc w:val="center"/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Recuerde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que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la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práctica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>hace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z w:val="24"/>
                              </w:rPr>
                              <w:t xml:space="preserve">al </w:t>
                            </w:r>
                            <w:r>
                              <w:rPr>
                                <w:b/>
                                <w:i/>
                                <w:color w:val="000000"/>
                                <w:spacing w:val="-2"/>
                                <w:sz w:val="24"/>
                              </w:rPr>
                              <w:t>maestro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59B42E" id="Textbox 12" o:spid="_x0000_s1027" type="#_x0000_t202" style="position:absolute;margin-left:114pt;margin-top:13pt;width:411.75pt;height:52.5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" fillcolor="#c6ea93">
                <v:path arrowok="t"/>
                <v:textbox inset="0,0,0,0">
                  <w:txbxContent>
                    <w:p w14:paraId="57C1CF80" w14:textId="77777777" w:rsidR="00514D49" w:rsidRDefault="00514D49" w:rsidP="00514D49">
                      <w:pPr>
                        <w:spacing w:before="73"/>
                        <w:ind w:right="5"/>
                        <w:jc w:val="center"/>
                        <w:rPr>
                          <w:b/>
                          <w:i/>
                          <w:color w:val="000000"/>
                          <w:sz w:val="24"/>
                        </w:rPr>
                      </w:pP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Practique</w:t>
                      </w:r>
                      <w:r>
                        <w:rPr>
                          <w:b/>
                          <w:i/>
                          <w:color w:val="000000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las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veces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que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sea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necesario</w:t>
                      </w:r>
                      <w:r>
                        <w:rPr>
                          <w:b/>
                          <w:i/>
                          <w:color w:val="00000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estos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procedimientos</w:t>
                      </w:r>
                      <w:r>
                        <w:rPr>
                          <w:b/>
                          <w:i/>
                          <w:color w:val="000000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de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trazo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y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>corte.</w:t>
                      </w:r>
                    </w:p>
                    <w:p w14:paraId="41423E43" w14:textId="77777777" w:rsidR="00514D49" w:rsidRDefault="00514D49" w:rsidP="00514D49">
                      <w:pPr>
                        <w:spacing w:before="245"/>
                        <w:ind w:right="5"/>
                        <w:jc w:val="center"/>
                        <w:rPr>
                          <w:b/>
                          <w:i/>
                          <w:color w:val="000000"/>
                          <w:sz w:val="24"/>
                        </w:rPr>
                      </w:pP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Recuerde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que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la</w:t>
                      </w:r>
                      <w:r>
                        <w:rPr>
                          <w:b/>
                          <w:i/>
                          <w:color w:val="00000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práctica</w:t>
                      </w:r>
                      <w:r>
                        <w:rPr>
                          <w:b/>
                          <w:i/>
                          <w:color w:val="00000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>hace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i/>
                          <w:color w:val="000000"/>
                          <w:sz w:val="24"/>
                        </w:rPr>
                        <w:t xml:space="preserve">al </w:t>
                      </w:r>
                      <w:r>
                        <w:rPr>
                          <w:b/>
                          <w:i/>
                          <w:color w:val="000000"/>
                          <w:spacing w:val="-2"/>
                          <w:sz w:val="24"/>
                        </w:rPr>
                        <w:t>maestro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48811BD" w14:textId="77777777" w:rsidR="00514D49" w:rsidRPr="00514D49" w:rsidRDefault="00514D49" w:rsidP="00514D49">
      <w:pPr>
        <w:widowControl w:val="0"/>
        <w:autoSpaceDE w:val="0"/>
        <w:autoSpaceDN w:val="0"/>
        <w:spacing w:before="187" w:after="0" w:line="240" w:lineRule="auto"/>
        <w:rPr>
          <w:rFonts w:cs="Calibri"/>
          <w:lang w:val="es-ES"/>
        </w:rPr>
      </w:pPr>
    </w:p>
    <w:p w14:paraId="031D5D2D" w14:textId="77777777" w:rsidR="00514D49" w:rsidRPr="00514D49" w:rsidRDefault="00514D49" w:rsidP="00514D49">
      <w:pPr>
        <w:widowControl w:val="0"/>
        <w:autoSpaceDE w:val="0"/>
        <w:autoSpaceDN w:val="0"/>
        <w:spacing w:before="1" w:after="0"/>
        <w:ind w:right="281"/>
        <w:rPr>
          <w:rFonts w:cs="Calibri"/>
          <w:b/>
          <w:lang w:val="es-ES"/>
        </w:rPr>
      </w:pPr>
      <w:r w:rsidRPr="00514D49">
        <w:rPr>
          <w:rFonts w:cs="Calibri"/>
          <w:b/>
          <w:lang w:val="es-ES"/>
        </w:rPr>
        <w:t>El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instructor</w:t>
      </w:r>
      <w:r w:rsidRPr="00514D49">
        <w:rPr>
          <w:rFonts w:cs="Calibri"/>
          <w:b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estará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observando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su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desempeño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estás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actividades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trazo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corte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será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la </w:t>
      </w:r>
      <w:r w:rsidRPr="00514D49">
        <w:rPr>
          <w:rFonts w:cs="Calibri"/>
          <w:b/>
          <w:lang w:val="es-ES"/>
        </w:rPr>
        <w:t xml:space="preserve">Evidencia </w:t>
      </w:r>
      <w:r w:rsidRPr="00514D49">
        <w:rPr>
          <w:rFonts w:cs="Calibri"/>
          <w:b/>
          <w:spacing w:val="-4"/>
          <w:lang w:val="es-ES"/>
        </w:rPr>
        <w:t>6.1.</w:t>
      </w:r>
    </w:p>
    <w:p w14:paraId="188C2ED6" w14:textId="77777777" w:rsidR="00514D49" w:rsidRPr="00514D49" w:rsidRDefault="00514D49" w:rsidP="00514D49">
      <w:pPr>
        <w:widowControl w:val="0"/>
        <w:autoSpaceDE w:val="0"/>
        <w:autoSpaceDN w:val="0"/>
        <w:spacing w:after="0"/>
        <w:rPr>
          <w:rFonts w:cs="Calibri"/>
          <w:b/>
          <w:lang w:val="es-ES"/>
        </w:rPr>
        <w:sectPr w:rsidR="00514D49" w:rsidRPr="00514D49">
          <w:pgSz w:w="12240" w:h="15840"/>
          <w:pgMar w:top="1720" w:right="720" w:bottom="1200" w:left="1440" w:header="525" w:footer="1000" w:gutter="0"/>
          <w:cols w:space="720"/>
        </w:sectPr>
      </w:pPr>
    </w:p>
    <w:p w14:paraId="54ED9705" w14:textId="77777777" w:rsidR="00514D49" w:rsidRPr="00514D49" w:rsidRDefault="00514D49" w:rsidP="00514D49">
      <w:pPr>
        <w:widowControl w:val="0"/>
        <w:autoSpaceDE w:val="0"/>
        <w:autoSpaceDN w:val="0"/>
        <w:spacing w:before="46" w:after="0"/>
        <w:ind w:right="281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lastRenderedPageBreak/>
        <w:t>Para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finalizar</w:t>
      </w:r>
      <w:r w:rsidRPr="00514D49">
        <w:rPr>
          <w:rFonts w:cs="Calibri"/>
          <w:b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actividades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apropiación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complementar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aprendido,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les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invito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volver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observar el vídeo de la actividad de reflexión y a estar atento a las explicaciones</w:t>
      </w:r>
    </w:p>
    <w:p w14:paraId="39C76C0A" w14:textId="77777777" w:rsidR="00514D49" w:rsidRPr="00514D49" w:rsidRDefault="00514D49" w:rsidP="00514D49">
      <w:pPr>
        <w:widowControl w:val="0"/>
        <w:autoSpaceDE w:val="0"/>
        <w:autoSpaceDN w:val="0"/>
        <w:spacing w:before="201" w:after="0" w:line="240" w:lineRule="auto"/>
        <w:outlineLvl w:val="0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INTRODUCCIÓN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TRAZO</w:t>
      </w:r>
      <w:r w:rsidRPr="00514D49">
        <w:rPr>
          <w:rFonts w:cs="Calibri"/>
          <w:b/>
          <w:bCs/>
          <w:spacing w:val="-5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Y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spacing w:val="-4"/>
          <w:lang w:val="es-ES"/>
        </w:rPr>
        <w:t>CORTE</w:t>
      </w:r>
    </w:p>
    <w:p w14:paraId="32889194" w14:textId="77777777" w:rsidR="00514D49" w:rsidRPr="00514D49" w:rsidRDefault="004F279E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lang w:val="es-ES"/>
        </w:rPr>
      </w:pPr>
      <w:hyperlink r:id="rId22">
        <w:r w:rsidR="00514D49" w:rsidRPr="00514D49">
          <w:rPr>
            <w:rFonts w:cs="Calibri"/>
            <w:color w:val="0D2D46"/>
            <w:spacing w:val="-2"/>
            <w:u w:val="single" w:color="0D2D46"/>
            <w:lang w:val="es-ES"/>
          </w:rPr>
          <w:t>https://www.youtube.com/watch?v=GrVxMBnoups</w:t>
        </w:r>
      </w:hyperlink>
    </w:p>
    <w:p w14:paraId="3C459B5B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sz w:val="20"/>
          <w:lang w:val="es-ES"/>
        </w:rPr>
      </w:pPr>
    </w:p>
    <w:p w14:paraId="5565BB90" w14:textId="77777777" w:rsidR="00514D49" w:rsidRPr="00514D49" w:rsidRDefault="00514D49" w:rsidP="00514D49">
      <w:pPr>
        <w:widowControl w:val="0"/>
        <w:autoSpaceDE w:val="0"/>
        <w:autoSpaceDN w:val="0"/>
        <w:spacing w:before="145" w:after="0" w:line="240" w:lineRule="auto"/>
        <w:rPr>
          <w:rFonts w:cs="Calibri"/>
          <w:sz w:val="20"/>
          <w:lang w:val="es-ES"/>
        </w:rPr>
      </w:pPr>
      <w:r w:rsidRPr="00514D49">
        <w:rPr>
          <w:rFonts w:cs="Calibri"/>
          <w:noProof/>
          <w:sz w:val="20"/>
          <w:lang w:val="en-US"/>
        </w:rPr>
        <w:drawing>
          <wp:anchor distT="0" distB="0" distL="0" distR="0" simplePos="0" relativeHeight="251669504" behindDoc="1" locked="0" layoutInCell="1" allowOverlap="1" wp14:anchorId="25454CE7" wp14:editId="6EA4131E">
            <wp:simplePos x="0" y="0"/>
            <wp:positionH relativeFrom="page">
              <wp:posOffset>1698244</wp:posOffset>
            </wp:positionH>
            <wp:positionV relativeFrom="paragraph">
              <wp:posOffset>262810</wp:posOffset>
            </wp:positionV>
            <wp:extent cx="4711083" cy="1748599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1083" cy="17485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D9646C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40EE464C" w14:textId="77777777" w:rsidR="00514D49" w:rsidRPr="00514D49" w:rsidRDefault="00514D49" w:rsidP="00514D49">
      <w:pPr>
        <w:widowControl w:val="0"/>
        <w:autoSpaceDE w:val="0"/>
        <w:autoSpaceDN w:val="0"/>
        <w:spacing w:before="127" w:after="0" w:line="240" w:lineRule="auto"/>
        <w:rPr>
          <w:rFonts w:cs="Calibri"/>
          <w:lang w:val="es-ES"/>
        </w:rPr>
      </w:pPr>
    </w:p>
    <w:p w14:paraId="100B9AE4" w14:textId="77777777" w:rsidR="00514D49" w:rsidRPr="00514D49" w:rsidRDefault="00514D49" w:rsidP="00514D49">
      <w:pPr>
        <w:widowControl w:val="0"/>
        <w:autoSpaceDE w:val="0"/>
        <w:autoSpaceDN w:val="0"/>
        <w:spacing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¿Compare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expuesto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en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vídeo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con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la</w:t>
      </w:r>
      <w:r w:rsidRPr="00514D49">
        <w:rPr>
          <w:rFonts w:cs="Calibri"/>
          <w:b/>
          <w:i/>
          <w:spacing w:val="-2"/>
          <w:lang w:val="es-ES"/>
        </w:rPr>
        <w:t xml:space="preserve"> aprendido?</w:t>
      </w:r>
    </w:p>
    <w:p w14:paraId="2841E908" w14:textId="77777777" w:rsidR="00514D49" w:rsidRPr="00514D49" w:rsidRDefault="00514D49" w:rsidP="00514D49">
      <w:pPr>
        <w:widowControl w:val="0"/>
        <w:autoSpaceDE w:val="0"/>
        <w:autoSpaceDN w:val="0"/>
        <w:spacing w:before="41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¿Encuentra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diferencias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en</w:t>
      </w:r>
      <w:r w:rsidRPr="00514D49">
        <w:rPr>
          <w:rFonts w:cs="Calibri"/>
          <w:b/>
          <w:i/>
          <w:spacing w:val="-8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el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trazo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y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corte?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spacing w:val="-2"/>
          <w:lang w:val="es-ES"/>
        </w:rPr>
        <w:t>¿Cuáles?</w:t>
      </w:r>
    </w:p>
    <w:p w14:paraId="0395A756" w14:textId="77777777" w:rsidR="00514D49" w:rsidRPr="00514D49" w:rsidRDefault="00514D49" w:rsidP="00514D49">
      <w:pPr>
        <w:widowControl w:val="0"/>
        <w:autoSpaceDE w:val="0"/>
        <w:autoSpaceDN w:val="0"/>
        <w:spacing w:before="39" w:after="0" w:line="240" w:lineRule="auto"/>
        <w:rPr>
          <w:rFonts w:cs="Calibri"/>
          <w:b/>
          <w:i/>
          <w:lang w:val="es-ES"/>
        </w:rPr>
      </w:pPr>
      <w:r w:rsidRPr="00514D49">
        <w:rPr>
          <w:rFonts w:cs="Calibri"/>
          <w:b/>
          <w:i/>
          <w:lang w:val="es-ES"/>
        </w:rPr>
        <w:t>¿Del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vídeo</w:t>
      </w:r>
      <w:r w:rsidRPr="00514D49">
        <w:rPr>
          <w:rFonts w:cs="Calibri"/>
          <w:b/>
          <w:i/>
          <w:spacing w:val="-5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que</w:t>
      </w:r>
      <w:r w:rsidRPr="00514D49">
        <w:rPr>
          <w:rFonts w:cs="Calibri"/>
          <w:b/>
          <w:i/>
          <w:spacing w:val="-3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información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le</w:t>
      </w:r>
      <w:r w:rsidRPr="00514D49">
        <w:rPr>
          <w:rFonts w:cs="Calibri"/>
          <w:b/>
          <w:i/>
          <w:spacing w:val="-6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ayuda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a</w:t>
      </w:r>
      <w:r w:rsidRPr="00514D49">
        <w:rPr>
          <w:rFonts w:cs="Calibri"/>
          <w:b/>
          <w:i/>
          <w:spacing w:val="-2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fortalecer</w:t>
      </w:r>
      <w:r w:rsidRPr="00514D49">
        <w:rPr>
          <w:rFonts w:cs="Calibri"/>
          <w:b/>
          <w:i/>
          <w:spacing w:val="-7"/>
          <w:lang w:val="es-ES"/>
        </w:rPr>
        <w:t xml:space="preserve"> </w:t>
      </w:r>
      <w:r w:rsidRPr="00514D49">
        <w:rPr>
          <w:rFonts w:cs="Calibri"/>
          <w:b/>
          <w:i/>
          <w:lang w:val="es-ES"/>
        </w:rPr>
        <w:t>lo</w:t>
      </w:r>
      <w:r w:rsidRPr="00514D49">
        <w:rPr>
          <w:rFonts w:cs="Calibri"/>
          <w:b/>
          <w:i/>
          <w:spacing w:val="-4"/>
          <w:lang w:val="es-ES"/>
        </w:rPr>
        <w:t xml:space="preserve"> </w:t>
      </w:r>
      <w:r w:rsidRPr="00514D49">
        <w:rPr>
          <w:rFonts w:cs="Calibri"/>
          <w:b/>
          <w:i/>
          <w:spacing w:val="-2"/>
          <w:lang w:val="es-ES"/>
        </w:rPr>
        <w:t>aprendido?</w:t>
      </w:r>
    </w:p>
    <w:p w14:paraId="1F41300A" w14:textId="77777777" w:rsidR="00514D49" w:rsidRPr="00514D49" w:rsidRDefault="00514D49" w:rsidP="00514D49">
      <w:pPr>
        <w:widowControl w:val="0"/>
        <w:autoSpaceDE w:val="0"/>
        <w:autoSpaceDN w:val="0"/>
        <w:spacing w:before="82" w:after="0" w:line="240" w:lineRule="auto"/>
        <w:rPr>
          <w:rFonts w:cs="Calibri"/>
          <w:b/>
          <w:i/>
          <w:lang w:val="es-ES"/>
        </w:rPr>
      </w:pPr>
    </w:p>
    <w:p w14:paraId="22DCA00A" w14:textId="77777777" w:rsidR="00514D49" w:rsidRPr="00514D49" w:rsidRDefault="00514D49" w:rsidP="00514D49">
      <w:pPr>
        <w:widowControl w:val="0"/>
        <w:autoSpaceDE w:val="0"/>
        <w:autoSpaceDN w:val="0"/>
        <w:spacing w:after="0" w:line="273" w:lineRule="auto"/>
        <w:ind w:right="429"/>
        <w:rPr>
          <w:rFonts w:cs="Calibri"/>
          <w:b/>
          <w:lang w:val="es-ES"/>
        </w:rPr>
      </w:pPr>
      <w:r w:rsidRPr="00514D49">
        <w:rPr>
          <w:rFonts w:cs="Calibri"/>
          <w:b/>
          <w:lang w:val="es-ES"/>
        </w:rPr>
        <w:t>Su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instructor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organizará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un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foro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manera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presencial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socializar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actividad. </w:t>
      </w:r>
      <w:r w:rsidRPr="00514D49">
        <w:rPr>
          <w:rFonts w:cs="Calibri"/>
          <w:b/>
          <w:lang w:val="es-ES"/>
        </w:rPr>
        <w:t>Su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opinión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y participación es muy importante.</w:t>
      </w:r>
    </w:p>
    <w:p w14:paraId="04F46026" w14:textId="77777777" w:rsidR="00514D49" w:rsidRPr="00514D49" w:rsidRDefault="00514D49" w:rsidP="00514D49">
      <w:pPr>
        <w:widowControl w:val="0"/>
        <w:autoSpaceDE w:val="0"/>
        <w:autoSpaceDN w:val="0"/>
        <w:spacing w:before="45" w:after="0" w:line="240" w:lineRule="auto"/>
        <w:rPr>
          <w:rFonts w:cs="Calibri"/>
          <w:b/>
          <w:lang w:val="es-ES"/>
        </w:rPr>
      </w:pPr>
    </w:p>
    <w:p w14:paraId="2E195458" w14:textId="77777777" w:rsidR="00514D49" w:rsidRPr="00514D49" w:rsidRDefault="00514D49" w:rsidP="00514D49">
      <w:pPr>
        <w:widowControl w:val="0"/>
        <w:numPr>
          <w:ilvl w:val="1"/>
          <w:numId w:val="40"/>
        </w:numPr>
        <w:tabs>
          <w:tab w:val="left" w:pos="450"/>
        </w:tabs>
        <w:autoSpaceDE w:val="0"/>
        <w:autoSpaceDN w:val="0"/>
        <w:spacing w:before="1" w:after="0" w:line="240" w:lineRule="auto"/>
        <w:ind w:left="450" w:hanging="330"/>
        <w:outlineLvl w:val="1"/>
        <w:rPr>
          <w:rFonts w:cs="Calibri"/>
          <w:b/>
          <w:bCs/>
          <w:lang w:val="es-ES"/>
        </w:rPr>
      </w:pPr>
      <w:r w:rsidRPr="00514D49">
        <w:rPr>
          <w:rFonts w:cs="Calibri"/>
          <w:b/>
          <w:bCs/>
          <w:lang w:val="es-ES"/>
        </w:rPr>
        <w:t>Actividades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</w:t>
      </w:r>
      <w:r w:rsidRPr="00514D49">
        <w:rPr>
          <w:rFonts w:cs="Calibri"/>
          <w:b/>
          <w:bCs/>
          <w:spacing w:val="-8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Transferencia</w:t>
      </w:r>
      <w:r w:rsidRPr="00514D49">
        <w:rPr>
          <w:rFonts w:cs="Calibri"/>
          <w:b/>
          <w:bCs/>
          <w:spacing w:val="-6"/>
          <w:lang w:val="es-ES"/>
        </w:rPr>
        <w:t xml:space="preserve"> </w:t>
      </w:r>
      <w:r w:rsidRPr="00514D49">
        <w:rPr>
          <w:rFonts w:cs="Calibri"/>
          <w:b/>
          <w:bCs/>
          <w:lang w:val="es-ES"/>
        </w:rPr>
        <w:t>del</w:t>
      </w:r>
      <w:r w:rsidRPr="00514D49">
        <w:rPr>
          <w:rFonts w:cs="Calibri"/>
          <w:b/>
          <w:bCs/>
          <w:spacing w:val="-7"/>
          <w:lang w:val="es-ES"/>
        </w:rPr>
        <w:t xml:space="preserve"> </w:t>
      </w:r>
      <w:r w:rsidRPr="00514D49">
        <w:rPr>
          <w:rFonts w:cs="Calibri"/>
          <w:b/>
          <w:bCs/>
          <w:spacing w:val="-2"/>
          <w:lang w:val="es-ES"/>
        </w:rPr>
        <w:t>Conocimiento.</w:t>
      </w:r>
    </w:p>
    <w:p w14:paraId="1CC572D6" w14:textId="0E334275" w:rsidR="00514D49" w:rsidRPr="00514D49" w:rsidRDefault="00514D49" w:rsidP="00514D49">
      <w:pPr>
        <w:widowControl w:val="0"/>
        <w:numPr>
          <w:ilvl w:val="2"/>
          <w:numId w:val="40"/>
        </w:numPr>
        <w:tabs>
          <w:tab w:val="left" w:pos="619"/>
        </w:tabs>
        <w:autoSpaceDE w:val="0"/>
        <w:autoSpaceDN w:val="0"/>
        <w:spacing w:before="38" w:after="0" w:line="240" w:lineRule="auto"/>
        <w:ind w:left="619" w:hanging="499"/>
        <w:rPr>
          <w:rFonts w:cs="Calibri"/>
          <w:b/>
          <w:lang w:val="es-ES"/>
        </w:rPr>
      </w:pPr>
      <w:r w:rsidRPr="00514D49">
        <w:rPr>
          <w:rFonts w:cs="Calibri"/>
          <w:b/>
          <w:lang w:val="es-ES"/>
        </w:rPr>
        <w:t>Procedimiento</w:t>
      </w:r>
      <w:r w:rsidRPr="00514D49">
        <w:rPr>
          <w:rFonts w:cs="Calibri"/>
          <w:b/>
          <w:spacing w:val="-6"/>
          <w:lang w:val="es-ES"/>
        </w:rPr>
        <w:t xml:space="preserve"> </w:t>
      </w:r>
      <w:r w:rsidRPr="00514D49">
        <w:rPr>
          <w:rFonts w:cs="Calibri"/>
          <w:b/>
          <w:lang w:val="es-ES"/>
        </w:rPr>
        <w:t>de</w:t>
      </w:r>
      <w:r w:rsidRPr="00514D49">
        <w:rPr>
          <w:rFonts w:cs="Calibri"/>
          <w:b/>
          <w:spacing w:val="-5"/>
          <w:lang w:val="es-ES"/>
        </w:rPr>
        <w:t xml:space="preserve"> </w:t>
      </w:r>
      <w:r w:rsidRPr="00514D49">
        <w:rPr>
          <w:rFonts w:cs="Calibri"/>
          <w:b/>
          <w:lang w:val="es-ES"/>
        </w:rPr>
        <w:t>Trazo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y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Corte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de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Pr="00514D49">
        <w:rPr>
          <w:rFonts w:cs="Calibri"/>
          <w:b/>
          <w:lang w:val="es-ES"/>
        </w:rPr>
        <w:t>una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b/>
          <w:lang w:val="es-ES"/>
        </w:rPr>
        <w:t>prenda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="00E0062F">
        <w:rPr>
          <w:rFonts w:cs="Calibri"/>
          <w:b/>
          <w:lang w:val="es-ES"/>
        </w:rPr>
        <w:t>infantil</w:t>
      </w:r>
    </w:p>
    <w:p w14:paraId="5DD33E6D" w14:textId="77777777" w:rsidR="00514D49" w:rsidRPr="00514D49" w:rsidRDefault="00514D49" w:rsidP="00514D49">
      <w:pPr>
        <w:widowControl w:val="0"/>
        <w:autoSpaceDE w:val="0"/>
        <w:autoSpaceDN w:val="0"/>
        <w:spacing w:before="240" w:after="0"/>
        <w:ind w:right="429"/>
        <w:rPr>
          <w:rFonts w:cs="Calibri"/>
          <w:lang w:val="es-ES"/>
        </w:rPr>
      </w:pPr>
      <w:r w:rsidRPr="00514D49">
        <w:rPr>
          <w:rFonts w:cs="Calibri"/>
          <w:lang w:val="es-ES"/>
        </w:rPr>
        <w:t>En las mismas parejas que vienen realizando la guía, documenten o registren todo el proceso de trazo y corte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utilizando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cualquier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herramienta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digital,</w:t>
      </w:r>
      <w:r w:rsidRPr="00514D49">
        <w:rPr>
          <w:rFonts w:cs="Calibri"/>
          <w:spacing w:val="-6"/>
          <w:lang w:val="es-ES"/>
        </w:rPr>
        <w:t xml:space="preserve"> </w:t>
      </w:r>
      <w:r w:rsidRPr="00514D49">
        <w:rPr>
          <w:rFonts w:cs="Calibri"/>
          <w:lang w:val="es-ES"/>
        </w:rPr>
        <w:t>como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vídeos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u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organizadores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gráficos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(Mapas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conceptuales, árbol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ideas,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esquemas,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escritos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académicos,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folletos,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etc.).</w:t>
      </w:r>
      <w:r w:rsidRPr="00514D49">
        <w:rPr>
          <w:rFonts w:cs="Calibri"/>
          <w:spacing w:val="40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será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 xml:space="preserve">su </w:t>
      </w:r>
      <w:r w:rsidRPr="00514D49">
        <w:rPr>
          <w:rFonts w:cs="Calibri"/>
          <w:b/>
          <w:lang w:val="es-ES"/>
        </w:rPr>
        <w:t>Evidencia</w:t>
      </w:r>
      <w:r w:rsidRPr="00514D49">
        <w:rPr>
          <w:rFonts w:cs="Calibri"/>
          <w:b/>
          <w:spacing w:val="-1"/>
          <w:lang w:val="es-ES"/>
        </w:rPr>
        <w:t xml:space="preserve"> </w:t>
      </w:r>
      <w:r w:rsidRPr="00514D49">
        <w:rPr>
          <w:rFonts w:cs="Calibri"/>
          <w:b/>
          <w:lang w:val="es-ES"/>
        </w:rPr>
        <w:t>6.2</w:t>
      </w:r>
      <w:r w:rsidRPr="00514D49">
        <w:rPr>
          <w:rFonts w:cs="Calibri"/>
          <w:b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las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actividades de evaluación</w:t>
      </w:r>
    </w:p>
    <w:p w14:paraId="0C0ECEC4" w14:textId="77777777" w:rsidR="00514D49" w:rsidRPr="00514D49" w:rsidRDefault="00514D49" w:rsidP="00514D49">
      <w:pPr>
        <w:widowControl w:val="0"/>
        <w:autoSpaceDE w:val="0"/>
        <w:autoSpaceDN w:val="0"/>
        <w:spacing w:before="2" w:after="0"/>
        <w:rPr>
          <w:rFonts w:cs="Calibri"/>
          <w:lang w:val="es-ES"/>
        </w:rPr>
      </w:pP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resultado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esta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actividad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deberá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compartirlo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con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los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demás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compañeros, en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un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Padlet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dispuesto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por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su instructor, además de enviarlo por el ambiente virtual según las instrucciones de su instructor.</w:t>
      </w:r>
    </w:p>
    <w:p w14:paraId="2F1EEFA6" w14:textId="77777777" w:rsidR="00514D49" w:rsidRPr="00514D49" w:rsidRDefault="00514D49" w:rsidP="00514D49">
      <w:pPr>
        <w:widowControl w:val="0"/>
        <w:autoSpaceDE w:val="0"/>
        <w:autoSpaceDN w:val="0"/>
        <w:spacing w:before="40" w:after="0" w:line="240" w:lineRule="auto"/>
        <w:rPr>
          <w:rFonts w:cs="Calibri"/>
          <w:lang w:val="es-ES"/>
        </w:rPr>
      </w:pPr>
    </w:p>
    <w:p w14:paraId="50DC80DB" w14:textId="77777777" w:rsidR="00514D49" w:rsidRPr="00514D49" w:rsidRDefault="00514D49" w:rsidP="00514D49">
      <w:pPr>
        <w:widowControl w:val="0"/>
        <w:numPr>
          <w:ilvl w:val="3"/>
          <w:numId w:val="40"/>
        </w:numPr>
        <w:tabs>
          <w:tab w:val="left" w:pos="840"/>
        </w:tabs>
        <w:autoSpaceDE w:val="0"/>
        <w:autoSpaceDN w:val="0"/>
        <w:spacing w:after="0" w:line="240" w:lineRule="auto"/>
        <w:ind w:right="572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 xml:space="preserve">Ambiente Requerido: </w:t>
      </w:r>
      <w:r w:rsidRPr="00514D49">
        <w:rPr>
          <w:rFonts w:cs="Calibri"/>
          <w:lang w:val="es-ES"/>
        </w:rPr>
        <w:t>Área de taller de trazo y corte, dotado con mesa de corte, sillas, conexión eléctrica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iluminación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acuerdo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a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normas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de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seguridad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y</w:t>
      </w:r>
      <w:r w:rsidRPr="00514D49">
        <w:rPr>
          <w:rFonts w:cs="Calibri"/>
          <w:spacing w:val="-1"/>
          <w:lang w:val="es-ES"/>
        </w:rPr>
        <w:t xml:space="preserve"> </w:t>
      </w:r>
      <w:r w:rsidRPr="00514D49">
        <w:rPr>
          <w:rFonts w:cs="Calibri"/>
          <w:lang w:val="es-ES"/>
        </w:rPr>
        <w:t>salud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en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el</w:t>
      </w:r>
      <w:r w:rsidRPr="00514D49">
        <w:rPr>
          <w:rFonts w:cs="Calibri"/>
          <w:spacing w:val="-2"/>
          <w:lang w:val="es-ES"/>
        </w:rPr>
        <w:t xml:space="preserve"> </w:t>
      </w:r>
      <w:r w:rsidRPr="00514D49">
        <w:rPr>
          <w:rFonts w:cs="Calibri"/>
          <w:lang w:val="es-ES"/>
        </w:rPr>
        <w:t>trabajo. Ambiente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virtual, Biblioteca, Ambiente virtual externo.</w:t>
      </w:r>
    </w:p>
    <w:p w14:paraId="36482B53" w14:textId="77777777" w:rsidR="00514D49" w:rsidRPr="00514D49" w:rsidRDefault="00514D49" w:rsidP="00514D49">
      <w:pPr>
        <w:widowControl w:val="0"/>
        <w:numPr>
          <w:ilvl w:val="3"/>
          <w:numId w:val="40"/>
        </w:numPr>
        <w:tabs>
          <w:tab w:val="left" w:pos="840"/>
        </w:tabs>
        <w:autoSpaceDE w:val="0"/>
        <w:autoSpaceDN w:val="0"/>
        <w:spacing w:after="0" w:line="240" w:lineRule="auto"/>
        <w:ind w:right="707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Materiales:</w:t>
      </w:r>
      <w:r w:rsidRPr="00514D49">
        <w:rPr>
          <w:rFonts w:cs="Calibri"/>
          <w:b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Videobeam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Televisor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LCD</w:t>
      </w:r>
      <w:r w:rsidRPr="00514D49">
        <w:rPr>
          <w:rFonts w:cs="Calibri"/>
          <w:spacing w:val="-5"/>
          <w:lang w:val="es-ES"/>
        </w:rPr>
        <w:t xml:space="preserve"> </w:t>
      </w:r>
      <w:r w:rsidRPr="00514D49">
        <w:rPr>
          <w:rFonts w:cs="Calibri"/>
          <w:lang w:val="es-ES"/>
        </w:rPr>
        <w:t>Computador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con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conexión</w:t>
      </w:r>
      <w:r w:rsidRPr="00514D49">
        <w:rPr>
          <w:rFonts w:cs="Calibri"/>
          <w:spacing w:val="-4"/>
          <w:lang w:val="es-ES"/>
        </w:rPr>
        <w:t xml:space="preserve"> </w:t>
      </w:r>
      <w:r w:rsidRPr="00514D49">
        <w:rPr>
          <w:rFonts w:cs="Calibri"/>
          <w:lang w:val="es-ES"/>
        </w:rPr>
        <w:t>para</w:t>
      </w:r>
      <w:r w:rsidRPr="00514D49">
        <w:rPr>
          <w:rFonts w:cs="Calibri"/>
          <w:spacing w:val="-7"/>
          <w:lang w:val="es-ES"/>
        </w:rPr>
        <w:t xml:space="preserve"> </w:t>
      </w:r>
      <w:r w:rsidRPr="00514D49">
        <w:rPr>
          <w:rFonts w:cs="Calibri"/>
          <w:lang w:val="es-ES"/>
        </w:rPr>
        <w:t>internet,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Tablero</w:t>
      </w:r>
      <w:r w:rsidRPr="00514D49">
        <w:rPr>
          <w:rFonts w:cs="Calibri"/>
          <w:spacing w:val="-3"/>
          <w:lang w:val="es-ES"/>
        </w:rPr>
        <w:t xml:space="preserve"> </w:t>
      </w:r>
      <w:r w:rsidRPr="00514D49">
        <w:rPr>
          <w:rFonts w:cs="Calibri"/>
          <w:lang w:val="es-ES"/>
        </w:rPr>
        <w:t>acrílico. Marcadores, herramientas de trazo y corte, alfileres, pesas, tiza de sastre. Entre otros.</w:t>
      </w:r>
    </w:p>
    <w:p w14:paraId="09B2D9DC" w14:textId="1D71145C" w:rsidR="00514D49" w:rsidRPr="00514D49" w:rsidRDefault="00514D49" w:rsidP="00514D49">
      <w:pPr>
        <w:widowControl w:val="0"/>
        <w:numPr>
          <w:ilvl w:val="3"/>
          <w:numId w:val="40"/>
        </w:numPr>
        <w:tabs>
          <w:tab w:val="left" w:pos="840"/>
        </w:tabs>
        <w:autoSpaceDE w:val="0"/>
        <w:autoSpaceDN w:val="0"/>
        <w:spacing w:after="0" w:line="279" w:lineRule="exact"/>
        <w:rPr>
          <w:rFonts w:cs="Calibri"/>
          <w:lang w:val="es-ES"/>
        </w:rPr>
      </w:pPr>
      <w:r w:rsidRPr="00514D49">
        <w:rPr>
          <w:rFonts w:cs="Calibri"/>
          <w:b/>
          <w:lang w:val="es-ES"/>
        </w:rPr>
        <w:t>Tiempo:</w:t>
      </w:r>
      <w:r w:rsidRPr="00514D49">
        <w:rPr>
          <w:rFonts w:cs="Calibri"/>
          <w:b/>
          <w:spacing w:val="-3"/>
          <w:lang w:val="es-ES"/>
        </w:rPr>
        <w:t xml:space="preserve"> </w:t>
      </w:r>
      <w:r w:rsidR="00E0062F">
        <w:rPr>
          <w:rFonts w:cs="Calibri"/>
          <w:lang w:val="es-ES"/>
        </w:rPr>
        <w:t xml:space="preserve">90 </w:t>
      </w:r>
      <w:r w:rsidRPr="00514D49">
        <w:rPr>
          <w:rFonts w:cs="Calibri"/>
          <w:spacing w:val="-2"/>
          <w:lang w:val="es-ES"/>
        </w:rPr>
        <w:t>horas</w:t>
      </w:r>
    </w:p>
    <w:p w14:paraId="3200C7DA" w14:textId="72310B96" w:rsidR="00DD7DE9" w:rsidRPr="00F51763" w:rsidRDefault="00DD7DE9" w:rsidP="00DD7DE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</w:rPr>
      </w:pPr>
    </w:p>
    <w:p w14:paraId="41CAF45F" w14:textId="168F9CC8" w:rsidR="00F51763" w:rsidRDefault="00F51763">
      <w:pPr>
        <w:spacing w:after="0" w:line="240" w:lineRule="auto"/>
        <w:rPr>
          <w:rFonts w:cs="Calibri"/>
          <w:color w:val="000000"/>
          <w:sz w:val="24"/>
          <w:szCs w:val="24"/>
          <w:lang w:eastAsia="es-ES"/>
        </w:rPr>
      </w:pPr>
    </w:p>
    <w:p w14:paraId="09BB763B" w14:textId="6A050B8A" w:rsidR="00B53D0D" w:rsidRPr="00F51763" w:rsidRDefault="00B53D0D" w:rsidP="00033399">
      <w:pPr>
        <w:spacing w:after="0" w:line="360" w:lineRule="auto"/>
        <w:jc w:val="both"/>
        <w:rPr>
          <w:rFonts w:eastAsiaTheme="majorEastAsia" w:cs="Calibri"/>
          <w:b/>
          <w:sz w:val="24"/>
          <w:szCs w:val="24"/>
        </w:rPr>
      </w:pPr>
      <w:r w:rsidRPr="00F51763">
        <w:rPr>
          <w:rFonts w:cs="Calibri"/>
          <w:b/>
          <w:color w:val="000000" w:themeColor="text1"/>
          <w:sz w:val="24"/>
          <w:szCs w:val="24"/>
        </w:rPr>
        <w:t xml:space="preserve">4. </w:t>
      </w:r>
      <w:r w:rsidR="00743A27" w:rsidRPr="00F51763">
        <w:rPr>
          <w:rFonts w:eastAsiaTheme="majorEastAsia" w:cs="Calibri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325"/>
        <w:gridCol w:w="1478"/>
        <w:gridCol w:w="1620"/>
        <w:gridCol w:w="1781"/>
        <w:gridCol w:w="1788"/>
        <w:gridCol w:w="1637"/>
      </w:tblGrid>
      <w:tr w:rsidR="007659AA" w:rsidRPr="00F51763" w14:paraId="7EF4B68F" w14:textId="77777777" w:rsidTr="00E0062F">
        <w:trPr>
          <w:trHeight w:val="464"/>
        </w:trPr>
        <w:tc>
          <w:tcPr>
            <w:tcW w:w="1325" w:type="dxa"/>
            <w:shd w:val="clear" w:color="auto" w:fill="262626" w:themeFill="text1" w:themeFillTint="D9"/>
            <w:vAlign w:val="center"/>
          </w:tcPr>
          <w:p w14:paraId="5DA1453A" w14:textId="6E6E18AE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Fase del proyecto formativo</w:t>
            </w:r>
          </w:p>
        </w:tc>
        <w:tc>
          <w:tcPr>
            <w:tcW w:w="1478" w:type="dxa"/>
            <w:shd w:val="clear" w:color="auto" w:fill="262626" w:themeFill="text1" w:themeFillTint="D9"/>
            <w:vAlign w:val="center"/>
          </w:tcPr>
          <w:p w14:paraId="7DEC9540" w14:textId="1003F5C8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620" w:type="dxa"/>
            <w:shd w:val="clear" w:color="auto" w:fill="262626" w:themeFill="text1" w:themeFillTint="D9"/>
            <w:vAlign w:val="center"/>
          </w:tcPr>
          <w:p w14:paraId="2436F871" w14:textId="11839121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1781" w:type="dxa"/>
            <w:shd w:val="clear" w:color="auto" w:fill="262626" w:themeFill="text1" w:themeFillTint="D9"/>
            <w:vAlign w:val="center"/>
          </w:tcPr>
          <w:p w14:paraId="366AA20D" w14:textId="19C7E20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1788" w:type="dxa"/>
            <w:shd w:val="clear" w:color="auto" w:fill="262626" w:themeFill="text1" w:themeFillTint="D9"/>
            <w:vAlign w:val="center"/>
          </w:tcPr>
          <w:p w14:paraId="33D7A4C4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637" w:type="dxa"/>
            <w:shd w:val="clear" w:color="auto" w:fill="262626" w:themeFill="text1" w:themeFillTint="D9"/>
            <w:vAlign w:val="center"/>
          </w:tcPr>
          <w:p w14:paraId="72D8B716" w14:textId="77777777" w:rsidR="007659AA" w:rsidRPr="00F51763" w:rsidRDefault="007659AA" w:rsidP="00F51763">
            <w:pPr>
              <w:spacing w:line="240" w:lineRule="auto"/>
              <w:jc w:val="center"/>
              <w:rPr>
                <w:rFonts w:cs="Calibri"/>
                <w:b/>
                <w:color w:val="FFFFFF" w:themeColor="background1"/>
                <w:sz w:val="24"/>
                <w:szCs w:val="24"/>
              </w:rPr>
            </w:pPr>
            <w:r w:rsidRPr="00F51763">
              <w:rPr>
                <w:rFonts w:cs="Calibri"/>
                <w:b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A42B81" w:rsidRPr="00F51763" w14:paraId="5B95941D" w14:textId="77777777" w:rsidTr="00E0062F">
        <w:trPr>
          <w:trHeight w:val="795"/>
        </w:trPr>
        <w:tc>
          <w:tcPr>
            <w:tcW w:w="1325" w:type="dxa"/>
          </w:tcPr>
          <w:p w14:paraId="68F34606" w14:textId="77777777" w:rsidR="00A42B81" w:rsidRDefault="00A42B81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39CE32DA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29AE8C3A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2BB69A8E" w14:textId="40B9FC1D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EJECUCION</w:t>
            </w:r>
          </w:p>
          <w:p w14:paraId="645FCB30" w14:textId="28464AF6" w:rsidR="00102E2D" w:rsidRPr="00F51763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332942B8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58F72DFE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784936A8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  <w:p w14:paraId="7F8EDBED" w14:textId="0D7C6513" w:rsidR="00A42B81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 w:rsidRPr="00102E2D">
              <w:rPr>
                <w:rFonts w:cs="Calibri"/>
                <w:b/>
                <w:sz w:val="24"/>
                <w:szCs w:val="24"/>
              </w:rPr>
              <w:t>Cortar pieza</w:t>
            </w:r>
            <w:r w:rsidR="00E0062F">
              <w:rPr>
                <w:rFonts w:cs="Calibri"/>
                <w:b/>
                <w:sz w:val="24"/>
                <w:szCs w:val="24"/>
              </w:rPr>
              <w:t>s de la prenda infantil</w:t>
            </w:r>
          </w:p>
          <w:p w14:paraId="1574F07D" w14:textId="304C70C4" w:rsidR="00102E2D" w:rsidRPr="00F51763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620" w:type="dxa"/>
          </w:tcPr>
          <w:p w14:paraId="7BB813D7" w14:textId="77777777" w:rsidR="00A42B81" w:rsidRDefault="00A42B81" w:rsidP="00A42B81">
            <w:pPr>
              <w:rPr>
                <w:rFonts w:cs="Calibri"/>
                <w:b/>
                <w:sz w:val="24"/>
                <w:szCs w:val="24"/>
              </w:rPr>
            </w:pPr>
          </w:p>
          <w:p w14:paraId="671EEE8C" w14:textId="77777777" w:rsidR="00102E2D" w:rsidRDefault="00102E2D" w:rsidP="00A42B81">
            <w:pPr>
              <w:rPr>
                <w:rFonts w:cs="Calibri"/>
                <w:b/>
                <w:sz w:val="24"/>
                <w:szCs w:val="24"/>
              </w:rPr>
            </w:pPr>
          </w:p>
          <w:p w14:paraId="5F35752A" w14:textId="20DCC68B" w:rsidR="00102E2D" w:rsidRDefault="00102E2D" w:rsidP="00A42B81">
            <w:pPr>
              <w:rPr>
                <w:rFonts w:cs="Calibri"/>
                <w:b/>
                <w:sz w:val="24"/>
                <w:szCs w:val="24"/>
              </w:rPr>
            </w:pPr>
          </w:p>
          <w:p w14:paraId="50B986C1" w14:textId="3B63B84D" w:rsidR="00102E2D" w:rsidRDefault="00102E2D" w:rsidP="00A42B81">
            <w:pPr>
              <w:rPr>
                <w:rFonts w:cs="Calibri"/>
                <w:b/>
                <w:sz w:val="24"/>
                <w:szCs w:val="24"/>
              </w:rPr>
            </w:pPr>
            <w:r w:rsidRPr="00514D49">
              <w:rPr>
                <w:rFonts w:cs="Calibri"/>
                <w:b/>
                <w:lang w:val="es-ES"/>
              </w:rPr>
              <w:t xml:space="preserve">Cortar </w:t>
            </w:r>
            <w:r w:rsidRPr="00514D49">
              <w:rPr>
                <w:rFonts w:cs="Calibri"/>
                <w:lang w:val="es-ES"/>
              </w:rPr>
              <w:t>piezas de l</w:t>
            </w:r>
            <w:r w:rsidR="00E0062F">
              <w:rPr>
                <w:rFonts w:cs="Calibri"/>
                <w:lang w:val="es-ES"/>
              </w:rPr>
              <w:t>a prenda infantil niña o niño</w:t>
            </w:r>
            <w:r w:rsidRPr="00514D49">
              <w:rPr>
                <w:rFonts w:cs="Calibri"/>
                <w:lang w:val="es-ES"/>
              </w:rPr>
              <w:t xml:space="preserve"> en material textil cumpliendo con procedimientos</w:t>
            </w:r>
            <w:r w:rsidRPr="00514D49">
              <w:rPr>
                <w:rFonts w:cs="Calibri"/>
                <w:spacing w:val="-5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técnicos,</w:t>
            </w:r>
            <w:r w:rsidRPr="00514D49">
              <w:rPr>
                <w:rFonts w:cs="Calibri"/>
                <w:spacing w:val="-3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normativa</w:t>
            </w:r>
            <w:r w:rsidRPr="00514D49">
              <w:rPr>
                <w:rFonts w:cs="Calibri"/>
                <w:spacing w:val="-6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ambiental</w:t>
            </w:r>
            <w:r w:rsidRPr="00514D49">
              <w:rPr>
                <w:rFonts w:cs="Calibri"/>
                <w:spacing w:val="-5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y</w:t>
            </w:r>
            <w:r w:rsidRPr="00514D49">
              <w:rPr>
                <w:rFonts w:cs="Calibri"/>
                <w:spacing w:val="-3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de</w:t>
            </w:r>
            <w:r w:rsidRPr="00514D49">
              <w:rPr>
                <w:rFonts w:cs="Calibri"/>
                <w:spacing w:val="-5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seguridad</w:t>
            </w:r>
            <w:r w:rsidRPr="00514D49">
              <w:rPr>
                <w:rFonts w:cs="Calibri"/>
                <w:spacing w:val="-4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en</w:t>
            </w:r>
            <w:r w:rsidRPr="00514D49">
              <w:rPr>
                <w:rFonts w:cs="Calibri"/>
                <w:spacing w:val="-4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el</w:t>
            </w:r>
            <w:r w:rsidRPr="00514D49">
              <w:rPr>
                <w:rFonts w:cs="Calibri"/>
                <w:spacing w:val="-3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trabajo</w:t>
            </w:r>
          </w:p>
          <w:p w14:paraId="2B92BADE" w14:textId="28B26766" w:rsidR="00102E2D" w:rsidRPr="00F51763" w:rsidRDefault="00102E2D" w:rsidP="00A42B81">
            <w:pPr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781" w:type="dxa"/>
          </w:tcPr>
          <w:p w14:paraId="0D8D4B2A" w14:textId="630427FC" w:rsidR="00514D49" w:rsidRPr="00514D49" w:rsidRDefault="00514D49" w:rsidP="00514D49">
            <w:pPr>
              <w:widowControl w:val="0"/>
              <w:autoSpaceDE w:val="0"/>
              <w:autoSpaceDN w:val="0"/>
              <w:spacing w:after="0"/>
              <w:ind w:left="107" w:right="133"/>
              <w:rPr>
                <w:rFonts w:cs="Calibri"/>
                <w:lang w:val="es-ES"/>
              </w:rPr>
            </w:pPr>
            <w:r w:rsidRPr="00514D49">
              <w:rPr>
                <w:rFonts w:cs="Calibri"/>
                <w:b/>
                <w:lang w:val="es-ES"/>
              </w:rPr>
              <w:t>Evidencias de Desempeño: Evidencia</w:t>
            </w:r>
            <w:r w:rsidRPr="00514D49">
              <w:rPr>
                <w:rFonts w:cs="Calibri"/>
                <w:b/>
                <w:spacing w:val="-1"/>
                <w:lang w:val="es-ES"/>
              </w:rPr>
              <w:t xml:space="preserve"> </w:t>
            </w:r>
            <w:r w:rsidRPr="00514D49">
              <w:rPr>
                <w:rFonts w:cs="Calibri"/>
                <w:b/>
                <w:lang w:val="es-ES"/>
              </w:rPr>
              <w:t xml:space="preserve">6.1: Observación </w:t>
            </w:r>
            <w:r w:rsidRPr="00514D49">
              <w:rPr>
                <w:rFonts w:cs="Calibri"/>
                <w:lang w:val="es-ES"/>
              </w:rPr>
              <w:t>en el alistamiento y ejecución del procedimiento técnico del tendido,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trazo</w:t>
            </w:r>
            <w:r w:rsidRPr="00514D49">
              <w:rPr>
                <w:rFonts w:cs="Calibri"/>
                <w:spacing w:val="-8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y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corte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de</w:t>
            </w:r>
            <w:r w:rsidRPr="00514D49">
              <w:rPr>
                <w:rFonts w:cs="Calibri"/>
                <w:spacing w:val="-9"/>
                <w:lang w:val="es-ES"/>
              </w:rPr>
              <w:t xml:space="preserve"> </w:t>
            </w:r>
            <w:r w:rsidR="00E0062F">
              <w:rPr>
                <w:rFonts w:cs="Calibri"/>
                <w:lang w:val="es-ES"/>
              </w:rPr>
              <w:t>prendas infantiles</w:t>
            </w:r>
          </w:p>
          <w:p w14:paraId="00893EA3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before="41" w:after="0" w:line="240" w:lineRule="auto"/>
              <w:rPr>
                <w:rFonts w:cs="Calibri"/>
                <w:b/>
                <w:lang w:val="es-ES"/>
              </w:rPr>
            </w:pPr>
          </w:p>
          <w:p w14:paraId="24E5EC53" w14:textId="2B3B701D" w:rsidR="00A42B81" w:rsidRPr="00F51763" w:rsidRDefault="00514D49" w:rsidP="00514D49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 w:rsidRPr="00514D49">
              <w:rPr>
                <w:rFonts w:cs="Calibri"/>
                <w:b/>
                <w:lang w:val="es-ES"/>
              </w:rPr>
              <w:t xml:space="preserve">Evidencias de Producto: Evidencia 6.2 Valoración de la </w:t>
            </w:r>
            <w:r w:rsidRPr="00514D49">
              <w:rPr>
                <w:rFonts w:cs="Calibri"/>
                <w:lang w:val="es-ES"/>
              </w:rPr>
              <w:t>documentación del procedimiento técnico de tendido,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trazo</w:t>
            </w:r>
            <w:r w:rsidRPr="00514D49">
              <w:rPr>
                <w:rFonts w:cs="Calibri"/>
                <w:spacing w:val="-8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y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corte</w:t>
            </w:r>
            <w:r w:rsidRPr="00514D49">
              <w:rPr>
                <w:rFonts w:cs="Calibri"/>
                <w:spacing w:val="-7"/>
                <w:lang w:val="es-ES"/>
              </w:rPr>
              <w:t xml:space="preserve"> </w:t>
            </w:r>
            <w:r w:rsidRPr="00514D49">
              <w:rPr>
                <w:rFonts w:cs="Calibri"/>
                <w:lang w:val="es-ES"/>
              </w:rPr>
              <w:t>de</w:t>
            </w:r>
            <w:r w:rsidRPr="00514D49">
              <w:rPr>
                <w:rFonts w:cs="Calibri"/>
                <w:spacing w:val="-9"/>
                <w:lang w:val="es-ES"/>
              </w:rPr>
              <w:t xml:space="preserve"> </w:t>
            </w:r>
            <w:r w:rsidR="00E0062F">
              <w:rPr>
                <w:rFonts w:cs="Calibri"/>
                <w:lang w:val="es-ES"/>
              </w:rPr>
              <w:t xml:space="preserve">prendas  infantiles </w:t>
            </w:r>
            <w:r w:rsidRPr="00514D49">
              <w:rPr>
                <w:rFonts w:cs="Calibri"/>
                <w:lang w:val="es-ES"/>
              </w:rPr>
              <w:t>utilizando herramientas digitales.</w:t>
            </w:r>
          </w:p>
        </w:tc>
        <w:tc>
          <w:tcPr>
            <w:tcW w:w="1788" w:type="dxa"/>
          </w:tcPr>
          <w:p w14:paraId="44BB1971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before="152" w:after="0" w:line="240" w:lineRule="auto"/>
              <w:ind w:left="108"/>
              <w:rPr>
                <w:rFonts w:cs="Calibri"/>
                <w:sz w:val="20"/>
                <w:lang w:val="es-ES"/>
              </w:rPr>
            </w:pPr>
            <w:r w:rsidRPr="00514D49">
              <w:rPr>
                <w:rFonts w:cs="Calibri"/>
                <w:b/>
                <w:sz w:val="20"/>
                <w:lang w:val="es-ES"/>
              </w:rPr>
              <w:t xml:space="preserve">Realiza </w:t>
            </w:r>
            <w:r w:rsidRPr="00514D49">
              <w:rPr>
                <w:rFonts w:cs="Calibri"/>
                <w:sz w:val="20"/>
                <w:lang w:val="es-ES"/>
              </w:rPr>
              <w:t>el tendido teniendo en cuenta características técnicas del material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textil</w:t>
            </w:r>
            <w:r w:rsidRPr="00514D49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y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modelo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a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elaborar.</w:t>
            </w:r>
          </w:p>
          <w:p w14:paraId="58CBD725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1F099124" w14:textId="35EDE636" w:rsidR="00514D49" w:rsidRPr="00514D49" w:rsidRDefault="00514D49" w:rsidP="00514D49">
            <w:pPr>
              <w:widowControl w:val="0"/>
              <w:autoSpaceDE w:val="0"/>
              <w:autoSpaceDN w:val="0"/>
              <w:spacing w:before="1" w:after="0" w:line="240" w:lineRule="auto"/>
              <w:ind w:left="108" w:right="53"/>
              <w:rPr>
                <w:rFonts w:cs="Calibri"/>
                <w:sz w:val="20"/>
                <w:lang w:val="es-ES"/>
              </w:rPr>
            </w:pPr>
            <w:r w:rsidRPr="00514D49">
              <w:rPr>
                <w:rFonts w:cs="Calibri"/>
                <w:b/>
                <w:sz w:val="20"/>
                <w:lang w:val="es-ES"/>
              </w:rPr>
              <w:t>Corta</w:t>
            </w:r>
            <w:r w:rsidRPr="00514D49">
              <w:rPr>
                <w:rFonts w:cs="Calibri"/>
                <w:b/>
                <w:spacing w:val="-6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piezas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de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la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="00E0062F">
              <w:rPr>
                <w:rFonts w:cs="Calibri"/>
                <w:sz w:val="20"/>
                <w:lang w:val="es-ES"/>
              </w:rPr>
              <w:t xml:space="preserve">prenda infantil </w:t>
            </w:r>
            <w:r w:rsidRPr="00514D49">
              <w:rPr>
                <w:rFonts w:cs="Calibri"/>
                <w:sz w:val="20"/>
                <w:lang w:val="es-ES"/>
              </w:rPr>
              <w:t>cumpliendo con procedimientos técnicos</w:t>
            </w:r>
            <w:r w:rsidRPr="00514D49">
              <w:rPr>
                <w:rFonts w:cs="Calibri"/>
                <w:spacing w:val="-3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y</w:t>
            </w:r>
            <w:r w:rsidRPr="00514D49">
              <w:rPr>
                <w:rFonts w:cs="Calibri"/>
                <w:spacing w:val="-3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normativa</w:t>
            </w:r>
            <w:r w:rsidRPr="00514D49">
              <w:rPr>
                <w:rFonts w:cs="Calibri"/>
                <w:spacing w:val="-4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de</w:t>
            </w:r>
            <w:r w:rsidRPr="00514D49">
              <w:rPr>
                <w:rFonts w:cs="Calibri"/>
                <w:spacing w:val="-5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seguridad en el trabajo.</w:t>
            </w:r>
          </w:p>
          <w:p w14:paraId="4D11DEBB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before="1"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419A7ECE" w14:textId="77777777" w:rsidR="00514D49" w:rsidRPr="00514D49" w:rsidRDefault="00514D49" w:rsidP="00514D49">
            <w:pPr>
              <w:widowControl w:val="0"/>
              <w:autoSpaceDE w:val="0"/>
              <w:autoSpaceDN w:val="0"/>
              <w:spacing w:after="0" w:line="240" w:lineRule="auto"/>
              <w:ind w:left="108" w:right="53"/>
              <w:rPr>
                <w:rFonts w:cs="Calibri"/>
                <w:sz w:val="20"/>
                <w:lang w:val="es-ES"/>
              </w:rPr>
            </w:pPr>
            <w:r w:rsidRPr="00514D49">
              <w:rPr>
                <w:rFonts w:cs="Calibri"/>
                <w:b/>
                <w:sz w:val="20"/>
                <w:lang w:val="es-ES"/>
              </w:rPr>
              <w:t xml:space="preserve">Cuidadoso </w:t>
            </w:r>
            <w:r w:rsidRPr="00514D49">
              <w:rPr>
                <w:rFonts w:cs="Calibri"/>
                <w:sz w:val="20"/>
                <w:lang w:val="es-ES"/>
              </w:rPr>
              <w:t>en el manejo de herramientas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en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el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trazo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y</w:t>
            </w:r>
            <w:r w:rsidRPr="00514D49">
              <w:rPr>
                <w:rFonts w:cs="Calibri"/>
                <w:spacing w:val="-6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corte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de la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prenda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acorde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a</w:t>
            </w:r>
            <w:r w:rsidRPr="00514D49">
              <w:rPr>
                <w:rFonts w:cs="Calibri"/>
                <w:spacing w:val="-7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procedimientos técnicos y normativa de seguridad en el trabajo</w:t>
            </w:r>
          </w:p>
          <w:p w14:paraId="23A802B2" w14:textId="5EFF7AA1" w:rsidR="00A42B81" w:rsidRPr="00F51763" w:rsidRDefault="00514D49" w:rsidP="00514D49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  <w:r w:rsidRPr="00514D49">
              <w:rPr>
                <w:rFonts w:cs="Calibri"/>
                <w:b/>
                <w:sz w:val="20"/>
                <w:lang w:val="es-ES"/>
              </w:rPr>
              <w:t>Dispone</w:t>
            </w:r>
            <w:r w:rsidRPr="00514D49">
              <w:rPr>
                <w:rFonts w:cs="Calibri"/>
                <w:b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de</w:t>
            </w:r>
            <w:r w:rsidRPr="00514D49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piezas</w:t>
            </w:r>
            <w:r w:rsidRPr="00514D49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cortadas</w:t>
            </w:r>
            <w:r w:rsidRPr="00514D49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para</w:t>
            </w:r>
            <w:r w:rsidRPr="00514D49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514D49">
              <w:rPr>
                <w:rFonts w:cs="Calibri"/>
                <w:sz w:val="20"/>
                <w:lang w:val="es-ES"/>
              </w:rPr>
              <w:t>el proceso de confección según procedimiento técnico</w:t>
            </w:r>
          </w:p>
        </w:tc>
        <w:tc>
          <w:tcPr>
            <w:tcW w:w="1637" w:type="dxa"/>
          </w:tcPr>
          <w:p w14:paraId="2EFC5D8F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/>
              <w:ind w:left="115" w:right="105" w:firstLine="2"/>
              <w:jc w:val="center"/>
              <w:rPr>
                <w:rFonts w:cs="Calibri"/>
                <w:lang w:val="es-ES"/>
              </w:rPr>
            </w:pPr>
            <w:r w:rsidRPr="00102E2D">
              <w:rPr>
                <w:rFonts w:cs="Calibri"/>
                <w:b/>
                <w:lang w:val="es-ES"/>
              </w:rPr>
              <w:t xml:space="preserve">Técnica: </w:t>
            </w:r>
            <w:r w:rsidRPr="00102E2D">
              <w:rPr>
                <w:rFonts w:cs="Calibri"/>
                <w:lang w:val="es-ES"/>
              </w:rPr>
              <w:t xml:space="preserve">Observación directa </w:t>
            </w:r>
            <w:r w:rsidRPr="00102E2D">
              <w:rPr>
                <w:rFonts w:cs="Calibri"/>
                <w:b/>
                <w:lang w:val="es-ES"/>
              </w:rPr>
              <w:t>Instrumento:</w:t>
            </w:r>
            <w:r w:rsidRPr="00102E2D">
              <w:rPr>
                <w:rFonts w:cs="Calibri"/>
                <w:b/>
                <w:spacing w:val="-10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Lista</w:t>
            </w:r>
            <w:r w:rsidRPr="00102E2D">
              <w:rPr>
                <w:rFonts w:cs="Calibri"/>
                <w:spacing w:val="-10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de</w:t>
            </w:r>
            <w:r w:rsidRPr="00102E2D">
              <w:rPr>
                <w:rFonts w:cs="Calibri"/>
                <w:spacing w:val="-10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chequeo</w:t>
            </w:r>
            <w:r w:rsidRPr="00102E2D">
              <w:rPr>
                <w:rFonts w:cs="Calibri"/>
                <w:spacing w:val="-7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 xml:space="preserve">N° </w:t>
            </w:r>
            <w:r w:rsidRPr="00102E2D">
              <w:rPr>
                <w:rFonts w:cs="Calibri"/>
                <w:spacing w:val="-4"/>
                <w:lang w:val="es-ES"/>
              </w:rPr>
              <w:t>6.1</w:t>
            </w:r>
          </w:p>
          <w:p w14:paraId="229DF152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lang w:val="es-ES"/>
              </w:rPr>
            </w:pPr>
          </w:p>
          <w:p w14:paraId="203F9D60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lang w:val="es-ES"/>
              </w:rPr>
            </w:pPr>
          </w:p>
          <w:p w14:paraId="43852366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lang w:val="es-ES"/>
              </w:rPr>
            </w:pPr>
          </w:p>
          <w:p w14:paraId="65ABCA62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lang w:val="es-ES"/>
              </w:rPr>
            </w:pPr>
          </w:p>
          <w:p w14:paraId="0A7FF2A3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203" w:after="0" w:line="240" w:lineRule="auto"/>
              <w:rPr>
                <w:rFonts w:cs="Calibri"/>
                <w:b/>
                <w:lang w:val="es-ES"/>
              </w:rPr>
            </w:pPr>
          </w:p>
          <w:p w14:paraId="7F7C38A2" w14:textId="698C134E" w:rsidR="00A42B81" w:rsidRPr="00F51763" w:rsidRDefault="00102E2D" w:rsidP="00102E2D">
            <w:pPr>
              <w:spacing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102E2D">
              <w:rPr>
                <w:rFonts w:cs="Calibri"/>
                <w:b/>
                <w:lang w:val="es-ES"/>
              </w:rPr>
              <w:t>Técnica:</w:t>
            </w:r>
            <w:r w:rsidRPr="00102E2D">
              <w:rPr>
                <w:rFonts w:cs="Calibri"/>
                <w:b/>
                <w:spacing w:val="-13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Valoración</w:t>
            </w:r>
            <w:r w:rsidRPr="00102E2D">
              <w:rPr>
                <w:rFonts w:cs="Calibri"/>
                <w:spacing w:val="-12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>de</w:t>
            </w:r>
            <w:r w:rsidRPr="00102E2D">
              <w:rPr>
                <w:rFonts w:cs="Calibri"/>
                <w:spacing w:val="-13"/>
                <w:lang w:val="es-ES"/>
              </w:rPr>
              <w:t xml:space="preserve"> </w:t>
            </w:r>
            <w:r w:rsidRPr="00102E2D">
              <w:rPr>
                <w:rFonts w:cs="Calibri"/>
                <w:lang w:val="es-ES"/>
              </w:rPr>
              <w:t xml:space="preserve">producto </w:t>
            </w:r>
            <w:r w:rsidRPr="00102E2D">
              <w:rPr>
                <w:rFonts w:cs="Calibri"/>
                <w:b/>
                <w:lang w:val="es-ES"/>
              </w:rPr>
              <w:t>Instrumento</w:t>
            </w:r>
            <w:r w:rsidRPr="00102E2D">
              <w:rPr>
                <w:rFonts w:cs="Calibri"/>
                <w:lang w:val="es-ES"/>
              </w:rPr>
              <w:t xml:space="preserve">: Lista de chequeo </w:t>
            </w:r>
            <w:r w:rsidRPr="00102E2D">
              <w:rPr>
                <w:rFonts w:cs="Calibri"/>
                <w:spacing w:val="-2"/>
                <w:lang w:val="es-ES"/>
              </w:rPr>
              <w:t>N°6.2</w:t>
            </w:r>
          </w:p>
        </w:tc>
      </w:tr>
      <w:tr w:rsidR="00A42B81" w:rsidRPr="00F51763" w14:paraId="1DB578B2" w14:textId="77777777" w:rsidTr="00E0062F">
        <w:trPr>
          <w:trHeight w:val="795"/>
        </w:trPr>
        <w:tc>
          <w:tcPr>
            <w:tcW w:w="1325" w:type="dxa"/>
          </w:tcPr>
          <w:p w14:paraId="365050CD" w14:textId="77777777" w:rsidR="00A42B81" w:rsidRDefault="00A42B81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4238AB61" w14:textId="77777777" w:rsidR="00A42B81" w:rsidRDefault="00A42B81" w:rsidP="00A42B81">
            <w:pPr>
              <w:ind w:left="720"/>
              <w:contextualSpacing/>
              <w:rPr>
                <w:rFonts w:eastAsiaTheme="minorHAnsi" w:cs="Calibr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13137917" w14:textId="77777777" w:rsidR="00A42B81" w:rsidRDefault="00A42B81" w:rsidP="00A42B81">
            <w:pPr>
              <w:rPr>
                <w:rFonts w:cs="Calibri"/>
                <w:sz w:val="24"/>
                <w:szCs w:val="24"/>
              </w:rPr>
            </w:pPr>
          </w:p>
        </w:tc>
        <w:tc>
          <w:tcPr>
            <w:tcW w:w="1781" w:type="dxa"/>
          </w:tcPr>
          <w:p w14:paraId="6D191A74" w14:textId="10287F6B" w:rsidR="00A42B81" w:rsidRDefault="00514D49" w:rsidP="00A42B81">
            <w:pPr>
              <w:pStyle w:val="TableParagraph"/>
              <w:spacing w:before="268"/>
              <w:ind w:left="107" w:right="184"/>
              <w:rPr>
                <w:b/>
              </w:rPr>
            </w:pPr>
            <w:r w:rsidRPr="00514D49">
              <w:rPr>
                <w:b/>
              </w:rPr>
              <w:t>Evidencias</w:t>
            </w:r>
            <w:r w:rsidRPr="00514D49">
              <w:rPr>
                <w:b/>
                <w:spacing w:val="-13"/>
              </w:rPr>
              <w:t xml:space="preserve"> </w:t>
            </w:r>
            <w:r w:rsidRPr="00514D49">
              <w:rPr>
                <w:b/>
              </w:rPr>
              <w:t>de</w:t>
            </w:r>
            <w:r w:rsidRPr="00514D49">
              <w:rPr>
                <w:b/>
                <w:spacing w:val="-12"/>
              </w:rPr>
              <w:t xml:space="preserve"> </w:t>
            </w:r>
            <w:r w:rsidRPr="00514D49">
              <w:rPr>
                <w:b/>
              </w:rPr>
              <w:t xml:space="preserve">Conocimiento Evidencias de Desempeño Evidencias de </w:t>
            </w:r>
            <w:r w:rsidRPr="00514D49">
              <w:rPr>
                <w:b/>
              </w:rPr>
              <w:lastRenderedPageBreak/>
              <w:t>Producto</w:t>
            </w:r>
          </w:p>
        </w:tc>
        <w:tc>
          <w:tcPr>
            <w:tcW w:w="1788" w:type="dxa"/>
          </w:tcPr>
          <w:p w14:paraId="2BE7C57A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ind w:left="108"/>
              <w:rPr>
                <w:rFonts w:cs="Calibri"/>
                <w:sz w:val="20"/>
                <w:lang w:val="es-ES"/>
              </w:rPr>
            </w:pPr>
            <w:r w:rsidRPr="00102E2D">
              <w:rPr>
                <w:rFonts w:cs="Calibri"/>
                <w:b/>
                <w:sz w:val="20"/>
                <w:lang w:val="es-ES"/>
              </w:rPr>
              <w:lastRenderedPageBreak/>
              <w:t>Ejecuta</w:t>
            </w:r>
            <w:r w:rsidRPr="00102E2D">
              <w:rPr>
                <w:rFonts w:cs="Calibri"/>
                <w:b/>
                <w:spacing w:val="-9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rutinas</w:t>
            </w:r>
            <w:r w:rsidRPr="00102E2D">
              <w:rPr>
                <w:rFonts w:cs="Calibri"/>
                <w:spacing w:val="-11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de</w:t>
            </w:r>
            <w:r w:rsidRPr="00102E2D">
              <w:rPr>
                <w:rFonts w:cs="Calibri"/>
                <w:spacing w:val="-11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ejercicio</w:t>
            </w:r>
            <w:r w:rsidRPr="00102E2D">
              <w:rPr>
                <w:rFonts w:cs="Calibri"/>
                <w:spacing w:val="-1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físico según las necesidades de los contextos laboral y social.</w:t>
            </w:r>
          </w:p>
          <w:p w14:paraId="758FB075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7718CFB2" w14:textId="24718239" w:rsidR="00A42B81" w:rsidRDefault="00102E2D" w:rsidP="00102E2D">
            <w:pPr>
              <w:pStyle w:val="TableParagraph"/>
              <w:spacing w:before="1"/>
              <w:ind w:left="108" w:right="187"/>
              <w:rPr>
                <w:b/>
                <w:sz w:val="20"/>
              </w:rPr>
            </w:pPr>
            <w:r w:rsidRPr="00102E2D">
              <w:rPr>
                <w:b/>
                <w:sz w:val="20"/>
              </w:rPr>
              <w:lastRenderedPageBreak/>
              <w:t>Establece</w:t>
            </w:r>
            <w:r w:rsidRPr="00102E2D">
              <w:rPr>
                <w:b/>
                <w:spacing w:val="-10"/>
                <w:sz w:val="20"/>
              </w:rPr>
              <w:t xml:space="preserve"> </w:t>
            </w:r>
            <w:r w:rsidRPr="00102E2D">
              <w:rPr>
                <w:sz w:val="20"/>
              </w:rPr>
              <w:t>pausas</w:t>
            </w:r>
            <w:r w:rsidRPr="00102E2D">
              <w:rPr>
                <w:spacing w:val="-10"/>
                <w:sz w:val="20"/>
              </w:rPr>
              <w:t xml:space="preserve"> </w:t>
            </w:r>
            <w:r w:rsidRPr="00102E2D">
              <w:rPr>
                <w:sz w:val="20"/>
              </w:rPr>
              <w:t>de</w:t>
            </w:r>
            <w:r w:rsidRPr="00102E2D">
              <w:rPr>
                <w:spacing w:val="-11"/>
                <w:sz w:val="20"/>
              </w:rPr>
              <w:t xml:space="preserve"> </w:t>
            </w:r>
            <w:r w:rsidRPr="00102E2D">
              <w:rPr>
                <w:sz w:val="20"/>
              </w:rPr>
              <w:t>acuerdo</w:t>
            </w:r>
            <w:r w:rsidRPr="00102E2D">
              <w:rPr>
                <w:spacing w:val="-12"/>
                <w:sz w:val="20"/>
              </w:rPr>
              <w:t xml:space="preserve"> </w:t>
            </w:r>
            <w:r w:rsidRPr="00102E2D">
              <w:rPr>
                <w:sz w:val="20"/>
              </w:rPr>
              <w:t>con cargas de trabajo y tiempos de Actividad Física para una recuperación adecuada.</w:t>
            </w:r>
          </w:p>
        </w:tc>
        <w:tc>
          <w:tcPr>
            <w:tcW w:w="1637" w:type="dxa"/>
          </w:tcPr>
          <w:p w14:paraId="0DE4CDBD" w14:textId="77777777" w:rsidR="00A42B81" w:rsidRDefault="00A42B81" w:rsidP="00A42B81">
            <w:pPr>
              <w:pStyle w:val="TableParagraph"/>
              <w:rPr>
                <w:b/>
              </w:rPr>
            </w:pPr>
          </w:p>
        </w:tc>
      </w:tr>
      <w:tr w:rsidR="00A42B81" w:rsidRPr="00F51763" w14:paraId="54834E88" w14:textId="77777777" w:rsidTr="00E0062F">
        <w:trPr>
          <w:trHeight w:val="795"/>
        </w:trPr>
        <w:tc>
          <w:tcPr>
            <w:tcW w:w="1325" w:type="dxa"/>
          </w:tcPr>
          <w:p w14:paraId="414B50E4" w14:textId="77777777" w:rsidR="00A42B81" w:rsidRDefault="00A42B81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016B0ED4" w14:textId="77777777" w:rsidR="00A42B81" w:rsidRDefault="00A42B81" w:rsidP="00A42B81">
            <w:pPr>
              <w:ind w:left="720"/>
              <w:contextualSpacing/>
              <w:rPr>
                <w:rFonts w:eastAsiaTheme="minorHAnsi" w:cs="Calibr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03247FE2" w14:textId="77777777" w:rsidR="00A42B81" w:rsidRDefault="00A42B81" w:rsidP="00A42B81">
            <w:pPr>
              <w:rPr>
                <w:rFonts w:cs="Calibri"/>
                <w:sz w:val="24"/>
                <w:szCs w:val="24"/>
              </w:rPr>
            </w:pPr>
          </w:p>
        </w:tc>
        <w:tc>
          <w:tcPr>
            <w:tcW w:w="1781" w:type="dxa"/>
          </w:tcPr>
          <w:p w14:paraId="2A4AC2AB" w14:textId="09461764" w:rsidR="00A42B81" w:rsidRDefault="00514D49" w:rsidP="00A42B81">
            <w:pPr>
              <w:pStyle w:val="TableParagraph"/>
              <w:spacing w:before="268"/>
              <w:ind w:left="107" w:right="184"/>
              <w:rPr>
                <w:b/>
              </w:rPr>
            </w:pPr>
            <w:r w:rsidRPr="00514D49">
              <w:rPr>
                <w:b/>
              </w:rPr>
              <w:t>Evidencias</w:t>
            </w:r>
            <w:r w:rsidRPr="00514D49">
              <w:rPr>
                <w:b/>
                <w:spacing w:val="-13"/>
              </w:rPr>
              <w:t xml:space="preserve"> </w:t>
            </w:r>
            <w:r w:rsidRPr="00514D49">
              <w:rPr>
                <w:b/>
              </w:rPr>
              <w:t>de</w:t>
            </w:r>
            <w:r w:rsidRPr="00514D49">
              <w:rPr>
                <w:b/>
                <w:spacing w:val="-12"/>
              </w:rPr>
              <w:t xml:space="preserve"> </w:t>
            </w:r>
            <w:r w:rsidRPr="00514D49">
              <w:rPr>
                <w:b/>
              </w:rPr>
              <w:t>Conocimiento Evidencias de Desempeño Evidencias de Producto</w:t>
            </w:r>
          </w:p>
        </w:tc>
        <w:tc>
          <w:tcPr>
            <w:tcW w:w="1788" w:type="dxa"/>
          </w:tcPr>
          <w:p w14:paraId="65EF38CB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ind w:left="108" w:right="152"/>
              <w:rPr>
                <w:rFonts w:cs="Calibri"/>
                <w:sz w:val="20"/>
                <w:lang w:val="es-ES"/>
              </w:rPr>
            </w:pPr>
            <w:r w:rsidRPr="00102E2D">
              <w:rPr>
                <w:rFonts w:cs="Calibri"/>
                <w:b/>
                <w:sz w:val="20"/>
                <w:lang w:val="es-ES"/>
              </w:rPr>
              <w:t xml:space="preserve">Identifica </w:t>
            </w:r>
            <w:r w:rsidRPr="00102E2D">
              <w:rPr>
                <w:rFonts w:cs="Calibri"/>
                <w:sz w:val="20"/>
                <w:lang w:val="es-ES"/>
              </w:rPr>
              <w:t>los mecanismos de control y seguimiento a las condiciones</w:t>
            </w:r>
            <w:r w:rsidRPr="00102E2D">
              <w:rPr>
                <w:rFonts w:cs="Calibri"/>
                <w:spacing w:val="8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ambientales y del SST, para el monitoreo</w:t>
            </w:r>
            <w:r w:rsidRPr="00102E2D">
              <w:rPr>
                <w:rFonts w:cs="Calibri"/>
                <w:spacing w:val="80"/>
                <w:w w:val="15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de las buenas prácticas ambientales según</w:t>
            </w:r>
            <w:r w:rsidRPr="00102E2D">
              <w:rPr>
                <w:rFonts w:cs="Calibri"/>
                <w:spacing w:val="8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las</w:t>
            </w:r>
            <w:r w:rsidRPr="00102E2D">
              <w:rPr>
                <w:rFonts w:cs="Calibri"/>
                <w:spacing w:val="-4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condiciones</w:t>
            </w:r>
            <w:r w:rsidRPr="00102E2D">
              <w:rPr>
                <w:rFonts w:cs="Calibri"/>
                <w:spacing w:val="80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y</w:t>
            </w:r>
            <w:r w:rsidRPr="00102E2D">
              <w:rPr>
                <w:rFonts w:cs="Calibri"/>
                <w:spacing w:val="-5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actos seguros de su entorno laboral.</w:t>
            </w:r>
          </w:p>
          <w:p w14:paraId="2562C081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111AD6A0" w14:textId="587FD8E6" w:rsidR="00A42B81" w:rsidRDefault="00102E2D" w:rsidP="00102E2D">
            <w:pPr>
              <w:pStyle w:val="TableParagraph"/>
              <w:spacing w:before="1"/>
              <w:ind w:left="108" w:right="187"/>
              <w:rPr>
                <w:b/>
                <w:sz w:val="20"/>
              </w:rPr>
            </w:pPr>
            <w:r w:rsidRPr="00102E2D">
              <w:rPr>
                <w:b/>
                <w:sz w:val="20"/>
              </w:rPr>
              <w:t xml:space="preserve">Aplica </w:t>
            </w:r>
            <w:r w:rsidRPr="00102E2D">
              <w:rPr>
                <w:sz w:val="20"/>
              </w:rPr>
              <w:t>Técnicas y procedimientos para el control de las condiciones ambientales</w:t>
            </w:r>
            <w:r w:rsidRPr="00102E2D">
              <w:rPr>
                <w:spacing w:val="-8"/>
                <w:sz w:val="20"/>
              </w:rPr>
              <w:t xml:space="preserve"> </w:t>
            </w:r>
            <w:r w:rsidRPr="00102E2D">
              <w:rPr>
                <w:sz w:val="20"/>
              </w:rPr>
              <w:t>y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de</w:t>
            </w:r>
            <w:r w:rsidRPr="00102E2D">
              <w:rPr>
                <w:spacing w:val="-9"/>
                <w:sz w:val="20"/>
              </w:rPr>
              <w:t xml:space="preserve"> </w:t>
            </w:r>
            <w:r w:rsidRPr="00102E2D">
              <w:rPr>
                <w:sz w:val="20"/>
              </w:rPr>
              <w:t>SST</w:t>
            </w:r>
            <w:r w:rsidRPr="00102E2D">
              <w:rPr>
                <w:spacing w:val="-10"/>
                <w:sz w:val="20"/>
              </w:rPr>
              <w:t xml:space="preserve"> </w:t>
            </w:r>
            <w:r w:rsidRPr="00102E2D">
              <w:rPr>
                <w:sz w:val="20"/>
              </w:rPr>
              <w:t>según</w:t>
            </w:r>
            <w:r w:rsidRPr="00102E2D">
              <w:rPr>
                <w:spacing w:val="-8"/>
                <w:sz w:val="20"/>
              </w:rPr>
              <w:t xml:space="preserve"> </w:t>
            </w:r>
            <w:r w:rsidRPr="00102E2D">
              <w:rPr>
                <w:sz w:val="20"/>
              </w:rPr>
              <w:t>política de la organización y el contexto de su desempeño laboral.</w:t>
            </w:r>
          </w:p>
        </w:tc>
        <w:tc>
          <w:tcPr>
            <w:tcW w:w="1637" w:type="dxa"/>
          </w:tcPr>
          <w:p w14:paraId="4DA881AB" w14:textId="77777777" w:rsidR="00A42B81" w:rsidRDefault="00A42B81" w:rsidP="00A42B81">
            <w:pPr>
              <w:pStyle w:val="TableParagraph"/>
              <w:rPr>
                <w:b/>
              </w:rPr>
            </w:pPr>
          </w:p>
        </w:tc>
      </w:tr>
      <w:tr w:rsidR="00514D49" w:rsidRPr="00F51763" w14:paraId="20EF9F89" w14:textId="77777777" w:rsidTr="00E0062F">
        <w:trPr>
          <w:trHeight w:val="795"/>
        </w:trPr>
        <w:tc>
          <w:tcPr>
            <w:tcW w:w="1325" w:type="dxa"/>
          </w:tcPr>
          <w:p w14:paraId="0FC1622C" w14:textId="77777777" w:rsidR="00514D49" w:rsidRDefault="00514D49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08DFE7A3" w14:textId="77777777" w:rsidR="00514D49" w:rsidRDefault="00514D49" w:rsidP="00A42B81">
            <w:pPr>
              <w:ind w:left="720"/>
              <w:contextualSpacing/>
              <w:rPr>
                <w:rFonts w:eastAsiaTheme="minorHAnsi" w:cs="Calibr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10C60DCB" w14:textId="77777777" w:rsidR="00514D49" w:rsidRDefault="00514D49" w:rsidP="00A42B81">
            <w:pPr>
              <w:rPr>
                <w:rFonts w:cs="Calibri"/>
                <w:sz w:val="24"/>
                <w:szCs w:val="24"/>
              </w:rPr>
            </w:pPr>
          </w:p>
        </w:tc>
        <w:tc>
          <w:tcPr>
            <w:tcW w:w="1781" w:type="dxa"/>
          </w:tcPr>
          <w:p w14:paraId="190BD35B" w14:textId="6A196554" w:rsidR="00514D49" w:rsidRDefault="00514D49" w:rsidP="00A42B81">
            <w:pPr>
              <w:pStyle w:val="TableParagraph"/>
              <w:spacing w:before="268"/>
              <w:ind w:left="107" w:right="184"/>
              <w:rPr>
                <w:b/>
              </w:rPr>
            </w:pPr>
            <w:r w:rsidRPr="00514D49">
              <w:rPr>
                <w:b/>
              </w:rPr>
              <w:t>Evidencias</w:t>
            </w:r>
            <w:r w:rsidRPr="00514D49">
              <w:rPr>
                <w:b/>
                <w:spacing w:val="-13"/>
              </w:rPr>
              <w:t xml:space="preserve"> </w:t>
            </w:r>
            <w:r w:rsidRPr="00514D49">
              <w:rPr>
                <w:b/>
              </w:rPr>
              <w:t>de</w:t>
            </w:r>
            <w:r w:rsidRPr="00514D49">
              <w:rPr>
                <w:b/>
                <w:spacing w:val="-12"/>
              </w:rPr>
              <w:t xml:space="preserve"> </w:t>
            </w:r>
            <w:r w:rsidRPr="00514D49">
              <w:rPr>
                <w:b/>
              </w:rPr>
              <w:t>Conocimiento Evidencias de Desempeño Evidencias de Producto</w:t>
            </w:r>
          </w:p>
        </w:tc>
        <w:tc>
          <w:tcPr>
            <w:tcW w:w="1788" w:type="dxa"/>
          </w:tcPr>
          <w:p w14:paraId="75B7FCC8" w14:textId="653213DE" w:rsidR="00514D49" w:rsidRDefault="00102E2D" w:rsidP="00514D49">
            <w:pPr>
              <w:pStyle w:val="TableParagraph"/>
              <w:spacing w:before="1"/>
              <w:ind w:left="108" w:right="187"/>
              <w:rPr>
                <w:b/>
                <w:sz w:val="20"/>
              </w:rPr>
            </w:pPr>
            <w:r w:rsidRPr="00102E2D">
              <w:rPr>
                <w:b/>
                <w:sz w:val="20"/>
              </w:rPr>
              <w:t xml:space="preserve">Evidencia </w:t>
            </w:r>
            <w:r w:rsidRPr="00102E2D">
              <w:rPr>
                <w:sz w:val="20"/>
              </w:rPr>
              <w:t>respeto por el bien común,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la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alteridad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y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>el</w:t>
            </w:r>
            <w:r w:rsidRPr="00102E2D">
              <w:rPr>
                <w:spacing w:val="-8"/>
                <w:sz w:val="20"/>
              </w:rPr>
              <w:t xml:space="preserve"> </w:t>
            </w:r>
            <w:r w:rsidRPr="00102E2D">
              <w:rPr>
                <w:sz w:val="20"/>
              </w:rPr>
              <w:t>diálogo</w:t>
            </w:r>
            <w:r w:rsidRPr="00102E2D">
              <w:rPr>
                <w:spacing w:val="-7"/>
                <w:sz w:val="20"/>
              </w:rPr>
              <w:t xml:space="preserve"> </w:t>
            </w:r>
            <w:r w:rsidRPr="00102E2D">
              <w:rPr>
                <w:sz w:val="20"/>
              </w:rPr>
              <w:t xml:space="preserve">con el otro con base en principios </w:t>
            </w:r>
            <w:r w:rsidRPr="00102E2D">
              <w:rPr>
                <w:spacing w:val="-2"/>
                <w:sz w:val="20"/>
              </w:rPr>
              <w:t>axiológicos</w:t>
            </w:r>
          </w:p>
        </w:tc>
        <w:tc>
          <w:tcPr>
            <w:tcW w:w="1637" w:type="dxa"/>
          </w:tcPr>
          <w:p w14:paraId="2E6983BC" w14:textId="77777777" w:rsidR="00514D49" w:rsidRDefault="00514D49" w:rsidP="00A42B81">
            <w:pPr>
              <w:pStyle w:val="TableParagraph"/>
              <w:rPr>
                <w:b/>
              </w:rPr>
            </w:pPr>
          </w:p>
        </w:tc>
      </w:tr>
      <w:tr w:rsidR="00102E2D" w:rsidRPr="00F51763" w14:paraId="2BBD8893" w14:textId="77777777" w:rsidTr="00E0062F">
        <w:trPr>
          <w:trHeight w:val="795"/>
        </w:trPr>
        <w:tc>
          <w:tcPr>
            <w:tcW w:w="1325" w:type="dxa"/>
          </w:tcPr>
          <w:p w14:paraId="23445B16" w14:textId="77777777" w:rsidR="00102E2D" w:rsidRDefault="00102E2D" w:rsidP="00A42B81">
            <w:pPr>
              <w:spacing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478" w:type="dxa"/>
          </w:tcPr>
          <w:p w14:paraId="1067107F" w14:textId="77777777" w:rsidR="00102E2D" w:rsidRDefault="00102E2D" w:rsidP="00A42B81">
            <w:pPr>
              <w:ind w:left="720"/>
              <w:contextualSpacing/>
              <w:rPr>
                <w:rFonts w:eastAsiaTheme="minorHAnsi" w:cs="Calibri"/>
                <w:sz w:val="24"/>
                <w:szCs w:val="24"/>
              </w:rPr>
            </w:pPr>
          </w:p>
        </w:tc>
        <w:tc>
          <w:tcPr>
            <w:tcW w:w="1620" w:type="dxa"/>
          </w:tcPr>
          <w:p w14:paraId="5CF07FC6" w14:textId="77777777" w:rsidR="00102E2D" w:rsidRDefault="00102E2D" w:rsidP="00A42B81">
            <w:pPr>
              <w:rPr>
                <w:rFonts w:cs="Calibri"/>
                <w:sz w:val="24"/>
                <w:szCs w:val="24"/>
              </w:rPr>
            </w:pPr>
          </w:p>
        </w:tc>
        <w:tc>
          <w:tcPr>
            <w:tcW w:w="1781" w:type="dxa"/>
          </w:tcPr>
          <w:p w14:paraId="1162AC25" w14:textId="4AB1CCC3" w:rsidR="00102E2D" w:rsidRPr="00514D49" w:rsidRDefault="00102E2D" w:rsidP="00A42B81">
            <w:pPr>
              <w:pStyle w:val="TableParagraph"/>
              <w:spacing w:before="268"/>
              <w:ind w:left="107" w:right="184"/>
              <w:rPr>
                <w:b/>
              </w:rPr>
            </w:pPr>
            <w:r w:rsidRPr="00102E2D">
              <w:rPr>
                <w:b/>
              </w:rPr>
              <w:t>Evidencias</w:t>
            </w:r>
            <w:r w:rsidRPr="00102E2D">
              <w:rPr>
                <w:b/>
                <w:spacing w:val="-13"/>
              </w:rPr>
              <w:t xml:space="preserve"> </w:t>
            </w:r>
            <w:r w:rsidRPr="00102E2D">
              <w:rPr>
                <w:b/>
              </w:rPr>
              <w:t>de</w:t>
            </w:r>
            <w:r w:rsidRPr="00102E2D">
              <w:rPr>
                <w:b/>
                <w:spacing w:val="-12"/>
              </w:rPr>
              <w:t xml:space="preserve"> </w:t>
            </w:r>
            <w:r w:rsidRPr="00102E2D">
              <w:rPr>
                <w:b/>
              </w:rPr>
              <w:t xml:space="preserve">Conocimiento Evidencias de </w:t>
            </w:r>
            <w:r w:rsidRPr="00102E2D">
              <w:rPr>
                <w:b/>
              </w:rPr>
              <w:lastRenderedPageBreak/>
              <w:t>Desempeño Evidencias de Producto:</w:t>
            </w:r>
          </w:p>
        </w:tc>
        <w:tc>
          <w:tcPr>
            <w:tcW w:w="1788" w:type="dxa"/>
          </w:tcPr>
          <w:p w14:paraId="24ED1B88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before="1" w:after="0" w:line="240" w:lineRule="auto"/>
              <w:ind w:left="108"/>
              <w:rPr>
                <w:rFonts w:cs="Calibri"/>
                <w:sz w:val="20"/>
                <w:lang w:val="es-ES"/>
              </w:rPr>
            </w:pPr>
            <w:r w:rsidRPr="00102E2D">
              <w:rPr>
                <w:rFonts w:cs="Calibri"/>
                <w:b/>
                <w:sz w:val="20"/>
                <w:lang w:val="es-ES"/>
              </w:rPr>
              <w:lastRenderedPageBreak/>
              <w:t>Identifica</w:t>
            </w:r>
            <w:r w:rsidRPr="00102E2D">
              <w:rPr>
                <w:rFonts w:cs="Calibri"/>
                <w:b/>
                <w:spacing w:val="-7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el</w:t>
            </w:r>
            <w:r w:rsidRPr="00102E2D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proceso</w:t>
            </w:r>
            <w:r w:rsidRPr="00102E2D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de</w:t>
            </w:r>
            <w:r w:rsidRPr="00102E2D">
              <w:rPr>
                <w:rFonts w:cs="Calibri"/>
                <w:spacing w:val="-9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>toma</w:t>
            </w:r>
            <w:r w:rsidRPr="00102E2D">
              <w:rPr>
                <w:rFonts w:cs="Calibri"/>
                <w:spacing w:val="-8"/>
                <w:sz w:val="20"/>
                <w:lang w:val="es-ES"/>
              </w:rPr>
              <w:t xml:space="preserve"> </w:t>
            </w:r>
            <w:r w:rsidRPr="00102E2D">
              <w:rPr>
                <w:rFonts w:cs="Calibri"/>
                <w:sz w:val="20"/>
                <w:lang w:val="es-ES"/>
              </w:rPr>
              <w:t xml:space="preserve">de decisiones de acuerdo con </w:t>
            </w:r>
            <w:r w:rsidRPr="00102E2D">
              <w:rPr>
                <w:rFonts w:cs="Calibri"/>
                <w:sz w:val="20"/>
                <w:lang w:val="es-ES"/>
              </w:rPr>
              <w:lastRenderedPageBreak/>
              <w:t>problemas de la cotidianidad.</w:t>
            </w:r>
          </w:p>
          <w:p w14:paraId="3745EAC7" w14:textId="77777777" w:rsidR="00102E2D" w:rsidRPr="00102E2D" w:rsidRDefault="00102E2D" w:rsidP="00102E2D">
            <w:pPr>
              <w:widowControl w:val="0"/>
              <w:autoSpaceDE w:val="0"/>
              <w:autoSpaceDN w:val="0"/>
              <w:spacing w:after="0" w:line="240" w:lineRule="auto"/>
              <w:rPr>
                <w:rFonts w:cs="Calibri"/>
                <w:b/>
                <w:sz w:val="20"/>
                <w:lang w:val="es-ES"/>
              </w:rPr>
            </w:pPr>
          </w:p>
          <w:p w14:paraId="1172B96C" w14:textId="104C9AE1" w:rsidR="00102E2D" w:rsidRPr="00102E2D" w:rsidRDefault="00102E2D" w:rsidP="00102E2D">
            <w:pPr>
              <w:pStyle w:val="TableParagraph"/>
              <w:spacing w:before="1"/>
              <w:ind w:left="108" w:right="187"/>
              <w:rPr>
                <w:b/>
                <w:sz w:val="20"/>
              </w:rPr>
            </w:pPr>
            <w:r w:rsidRPr="00102E2D">
              <w:rPr>
                <w:b/>
                <w:sz w:val="20"/>
              </w:rPr>
              <w:t xml:space="preserve">Aplica </w:t>
            </w:r>
            <w:r w:rsidRPr="00102E2D">
              <w:rPr>
                <w:sz w:val="20"/>
              </w:rPr>
              <w:t>el proceso de toma de decisiones</w:t>
            </w:r>
            <w:r w:rsidRPr="00102E2D">
              <w:rPr>
                <w:spacing w:val="-12"/>
                <w:sz w:val="20"/>
              </w:rPr>
              <w:t xml:space="preserve"> </w:t>
            </w:r>
            <w:r w:rsidRPr="00102E2D">
              <w:rPr>
                <w:sz w:val="20"/>
              </w:rPr>
              <w:t>según</w:t>
            </w:r>
            <w:r w:rsidRPr="00102E2D">
              <w:rPr>
                <w:spacing w:val="-11"/>
                <w:sz w:val="20"/>
              </w:rPr>
              <w:t xml:space="preserve"> </w:t>
            </w:r>
            <w:r w:rsidRPr="00102E2D">
              <w:rPr>
                <w:sz w:val="20"/>
              </w:rPr>
              <w:t>identificación</w:t>
            </w:r>
            <w:r w:rsidRPr="00102E2D">
              <w:rPr>
                <w:spacing w:val="-11"/>
                <w:sz w:val="20"/>
              </w:rPr>
              <w:t xml:space="preserve"> </w:t>
            </w:r>
            <w:r w:rsidRPr="00102E2D">
              <w:rPr>
                <w:sz w:val="20"/>
              </w:rPr>
              <w:t>de riesgos</w:t>
            </w:r>
            <w:r w:rsidRPr="00102E2D">
              <w:rPr>
                <w:spacing w:val="-4"/>
                <w:sz w:val="20"/>
              </w:rPr>
              <w:t xml:space="preserve"> </w:t>
            </w:r>
            <w:r w:rsidRPr="00102E2D">
              <w:rPr>
                <w:sz w:val="20"/>
              </w:rPr>
              <w:t>y</w:t>
            </w:r>
            <w:r w:rsidRPr="00102E2D">
              <w:rPr>
                <w:spacing w:val="-4"/>
                <w:sz w:val="20"/>
              </w:rPr>
              <w:t xml:space="preserve"> </w:t>
            </w:r>
            <w:r w:rsidRPr="00102E2D">
              <w:rPr>
                <w:sz w:val="20"/>
              </w:rPr>
              <w:t>alternativas</w:t>
            </w:r>
            <w:r w:rsidRPr="00102E2D">
              <w:rPr>
                <w:spacing w:val="-5"/>
                <w:sz w:val="20"/>
              </w:rPr>
              <w:t xml:space="preserve"> </w:t>
            </w:r>
            <w:r w:rsidRPr="00102E2D">
              <w:rPr>
                <w:sz w:val="20"/>
              </w:rPr>
              <w:t>de</w:t>
            </w:r>
            <w:r w:rsidRPr="00102E2D">
              <w:rPr>
                <w:spacing w:val="-6"/>
                <w:sz w:val="20"/>
              </w:rPr>
              <w:t xml:space="preserve"> </w:t>
            </w:r>
            <w:r w:rsidRPr="00102E2D">
              <w:rPr>
                <w:spacing w:val="-2"/>
                <w:sz w:val="20"/>
              </w:rPr>
              <w:t>solución.</w:t>
            </w:r>
          </w:p>
        </w:tc>
        <w:tc>
          <w:tcPr>
            <w:tcW w:w="1637" w:type="dxa"/>
          </w:tcPr>
          <w:p w14:paraId="79401DA0" w14:textId="77777777" w:rsidR="00102E2D" w:rsidRDefault="00102E2D" w:rsidP="00A42B81">
            <w:pPr>
              <w:pStyle w:val="TableParagraph"/>
              <w:rPr>
                <w:b/>
              </w:rPr>
            </w:pPr>
          </w:p>
        </w:tc>
      </w:tr>
    </w:tbl>
    <w:p w14:paraId="03C363E3" w14:textId="77777777" w:rsidR="009448E8" w:rsidRDefault="00F51763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  <w:r>
        <w:rPr>
          <w:rFonts w:cs="Calibri"/>
          <w:b/>
          <w:color w:val="000000" w:themeColor="text1"/>
        </w:rPr>
        <w:tab/>
      </w:r>
    </w:p>
    <w:p w14:paraId="0CCB4776" w14:textId="0C9FD933" w:rsidR="00F51763" w:rsidRDefault="00B53D0D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5. GLOSARIO DE TÉRMINOS</w:t>
      </w:r>
    </w:p>
    <w:p w14:paraId="69FC6D1B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Aplomo: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Piquete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con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tijera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indicar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uniones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spacing w:val="-2"/>
          <w:lang w:val="es-ES"/>
        </w:rPr>
        <w:t>piezas.</w:t>
      </w:r>
    </w:p>
    <w:p w14:paraId="13F289D1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5A9DC4B5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Asimétrico: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no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guarda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simetría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o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carece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ella: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figura</w:t>
      </w:r>
      <w:r w:rsidRPr="00A81E56">
        <w:rPr>
          <w:rFonts w:cs="Calibri"/>
          <w:spacing w:val="-2"/>
          <w:lang w:val="es-ES"/>
        </w:rPr>
        <w:t xml:space="preserve"> asimétrica.</w:t>
      </w:r>
    </w:p>
    <w:p w14:paraId="71902CEA" w14:textId="77777777" w:rsidR="00A81E56" w:rsidRPr="00A81E56" w:rsidRDefault="00A81E56" w:rsidP="00A81E56">
      <w:pPr>
        <w:widowControl w:val="0"/>
        <w:autoSpaceDE w:val="0"/>
        <w:autoSpaceDN w:val="0"/>
        <w:spacing w:before="1" w:after="0" w:line="240" w:lineRule="auto"/>
        <w:rPr>
          <w:rFonts w:cs="Calibri"/>
          <w:lang w:val="es-ES"/>
        </w:rPr>
      </w:pPr>
    </w:p>
    <w:p w14:paraId="4318130E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Insumo:</w:t>
      </w:r>
      <w:r w:rsidRPr="00A81E56">
        <w:rPr>
          <w:rFonts w:cs="Calibri"/>
          <w:b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Diferentes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productos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hacen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parte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otro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(botones,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cierres,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spacing w:val="-2"/>
          <w:lang w:val="es-ES"/>
        </w:rPr>
        <w:t>remaches).</w:t>
      </w:r>
    </w:p>
    <w:p w14:paraId="0D9FD848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4838ED9D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Material:</w:t>
      </w:r>
      <w:r w:rsidRPr="00A81E56">
        <w:rPr>
          <w:rFonts w:cs="Calibri"/>
          <w:b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materia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prima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con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elabora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un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producto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(telas,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hilos,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spacing w:val="-2"/>
          <w:lang w:val="es-ES"/>
        </w:rPr>
        <w:t>entretelas).</w:t>
      </w:r>
    </w:p>
    <w:p w14:paraId="4B00875C" w14:textId="77777777" w:rsidR="00A81E56" w:rsidRPr="00A81E56" w:rsidRDefault="00A81E56" w:rsidP="00A81E56">
      <w:pPr>
        <w:widowControl w:val="0"/>
        <w:autoSpaceDE w:val="0"/>
        <w:autoSpaceDN w:val="0"/>
        <w:spacing w:before="267" w:after="0" w:line="240" w:lineRule="auto"/>
        <w:ind w:left="120" w:right="429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Piquete: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señal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corte que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hace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algunas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piezas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prenda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sirvan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guía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la operaria durante el proceso de costura, su función es respetar distancias, hacer pinzas o pliegues.</w:t>
      </w:r>
    </w:p>
    <w:p w14:paraId="6E55C0C4" w14:textId="77777777" w:rsidR="00A81E56" w:rsidRPr="00A81E56" w:rsidRDefault="00A81E56" w:rsidP="00A81E56">
      <w:pPr>
        <w:widowControl w:val="0"/>
        <w:autoSpaceDE w:val="0"/>
        <w:autoSpaceDN w:val="0"/>
        <w:spacing w:before="1" w:after="0" w:line="240" w:lineRule="auto"/>
        <w:rPr>
          <w:rFonts w:cs="Calibri"/>
          <w:lang w:val="es-ES"/>
        </w:rPr>
      </w:pPr>
    </w:p>
    <w:p w14:paraId="6AD11211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 xml:space="preserve">Proceso: </w:t>
      </w:r>
      <w:r w:rsidRPr="00A81E56">
        <w:rPr>
          <w:rFonts w:cs="Calibri"/>
          <w:lang w:val="es-ES"/>
        </w:rPr>
        <w:t>Son las diferentes etapas</w:t>
      </w:r>
      <w:r w:rsidRPr="00A81E56">
        <w:rPr>
          <w:rFonts w:cs="Calibri"/>
          <w:spacing w:val="80"/>
          <w:lang w:val="es-ES"/>
        </w:rPr>
        <w:t xml:space="preserve"> </w:t>
      </w:r>
      <w:r w:rsidRPr="00A81E56">
        <w:rPr>
          <w:rFonts w:cs="Calibri"/>
          <w:lang w:val="es-ES"/>
        </w:rPr>
        <w:t>que se siguen para elaborar un producto. Puede llevarse registro del desempeño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pronosticar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más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acertadamente,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niveles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producción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el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aprovechamiento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óptimo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 capacidad operativa de la empresa.</w:t>
      </w:r>
    </w:p>
    <w:p w14:paraId="71AF018C" w14:textId="77777777" w:rsidR="00A81E56" w:rsidRPr="00A81E56" w:rsidRDefault="00A81E56" w:rsidP="00A81E56">
      <w:pPr>
        <w:widowControl w:val="0"/>
        <w:autoSpaceDE w:val="0"/>
        <w:autoSpaceDN w:val="0"/>
        <w:spacing w:before="1" w:after="0" w:line="240" w:lineRule="auto"/>
        <w:rPr>
          <w:rFonts w:cs="Calibri"/>
          <w:lang w:val="es-ES"/>
        </w:rPr>
      </w:pPr>
    </w:p>
    <w:p w14:paraId="61DB3CF0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 w:right="388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Galga:</w:t>
      </w:r>
      <w:r w:rsidRPr="00A81E56">
        <w:rPr>
          <w:rFonts w:cs="Calibri"/>
          <w:b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Sistema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medir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finura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máquinas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géneros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punto que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expresa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por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el número de agujas por unidad de longitud.</w:t>
      </w:r>
    </w:p>
    <w:p w14:paraId="32BD9E60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  <w:sectPr w:rsidR="00A81E56" w:rsidRPr="00A81E56">
          <w:pgSz w:w="12240" w:h="15840"/>
          <w:pgMar w:top="1720" w:right="720" w:bottom="1200" w:left="1440" w:header="525" w:footer="1000" w:gutter="0"/>
          <w:cols w:space="720"/>
        </w:sectPr>
      </w:pPr>
    </w:p>
    <w:p w14:paraId="2F71A4E3" w14:textId="77777777" w:rsidR="00A81E56" w:rsidRPr="00A81E56" w:rsidRDefault="00A81E56" w:rsidP="00A81E56">
      <w:pPr>
        <w:widowControl w:val="0"/>
        <w:autoSpaceDE w:val="0"/>
        <w:autoSpaceDN w:val="0"/>
        <w:spacing w:before="46" w:after="0" w:line="240" w:lineRule="auto"/>
        <w:ind w:left="120" w:right="429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lastRenderedPageBreak/>
        <w:t>Inspección: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acción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comparar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un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material,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proceso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producto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contra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especificaciones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dadas previamente con el propósito fundamental de determinar el grado en que éstos cumplen las especificaciones técnicas establecidas.</w:t>
      </w:r>
    </w:p>
    <w:p w14:paraId="35CF7467" w14:textId="77777777" w:rsidR="00A81E56" w:rsidRPr="00A81E56" w:rsidRDefault="00A81E56" w:rsidP="00A81E56">
      <w:pPr>
        <w:widowControl w:val="0"/>
        <w:autoSpaceDE w:val="0"/>
        <w:autoSpaceDN w:val="0"/>
        <w:spacing w:before="1" w:after="0" w:line="240" w:lineRule="auto"/>
        <w:ind w:left="120" w:right="281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Inspección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b/>
          <w:lang w:val="es-ES"/>
        </w:rPr>
        <w:t>De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b/>
          <w:lang w:val="es-ES"/>
        </w:rPr>
        <w:t>Muestreo:</w:t>
      </w:r>
      <w:r w:rsidRPr="00A81E56">
        <w:rPr>
          <w:rFonts w:cs="Calibri"/>
          <w:b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Comprende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inspección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pequeña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parte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artículos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hay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el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lote o que se producen en el proceso.</w:t>
      </w:r>
    </w:p>
    <w:p w14:paraId="72B16862" w14:textId="77777777" w:rsidR="00A81E56" w:rsidRPr="00A81E56" w:rsidRDefault="00A81E56" w:rsidP="00A81E56">
      <w:pPr>
        <w:widowControl w:val="0"/>
        <w:autoSpaceDE w:val="0"/>
        <w:autoSpaceDN w:val="0"/>
        <w:spacing w:before="199" w:after="0" w:line="240" w:lineRule="auto"/>
        <w:ind w:left="120" w:right="429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 xml:space="preserve">Textil: </w:t>
      </w:r>
      <w:r w:rsidRPr="00A81E56">
        <w:rPr>
          <w:rFonts w:cs="Calibri"/>
          <w:lang w:val="es-ES"/>
        </w:rPr>
        <w:t>Término genérico (derivado del latín texere, ‘tejer’) aplicado originalmente a las telas tejidas, pero que hoy se utiliza también para filamentos, hilazas e hilos sintéticos, así como para los materiales tejidos, hilados, fieltrados, acolchados, trenzados, adheridos, anudados o bordados que se fabrican a partir de los mismos.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También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usa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referirse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telas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no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tejidas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producidas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mediante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unión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mecánica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química de fibras.</w:t>
      </w:r>
    </w:p>
    <w:p w14:paraId="1AFE770F" w14:textId="77777777" w:rsidR="00A81E56" w:rsidRPr="00A81E56" w:rsidRDefault="00A81E56" w:rsidP="00A81E56">
      <w:pPr>
        <w:widowControl w:val="0"/>
        <w:autoSpaceDE w:val="0"/>
        <w:autoSpaceDN w:val="0"/>
        <w:spacing w:before="201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Trama: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Conjunto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hilos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que,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cruzados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enlazados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con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urdimbre,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forman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tela.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hilos horizontales de un tejido.</w:t>
      </w:r>
    </w:p>
    <w:p w14:paraId="2F2A2CE1" w14:textId="77777777" w:rsidR="00A81E56" w:rsidRPr="00A81E56" w:rsidRDefault="00A81E56" w:rsidP="00A81E56">
      <w:pPr>
        <w:widowControl w:val="0"/>
        <w:autoSpaceDE w:val="0"/>
        <w:autoSpaceDN w:val="0"/>
        <w:spacing w:before="200" w:after="0" w:line="240" w:lineRule="auto"/>
        <w:ind w:left="120" w:right="429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Urdimbre: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Conjunto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hilos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colocan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el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telar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paralelamente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unos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otros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formar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tela. Los hilos verticales de un tejido.</w:t>
      </w:r>
    </w:p>
    <w:p w14:paraId="00087096" w14:textId="77777777" w:rsidR="00A81E56" w:rsidRPr="00A81E56" w:rsidRDefault="00A81E56" w:rsidP="00A81E56">
      <w:pPr>
        <w:widowControl w:val="0"/>
        <w:autoSpaceDE w:val="0"/>
        <w:autoSpaceDN w:val="0"/>
        <w:spacing w:before="200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Orillo:</w:t>
      </w:r>
      <w:r w:rsidRPr="00A81E56">
        <w:rPr>
          <w:rFonts w:cs="Calibri"/>
          <w:b/>
          <w:spacing w:val="-7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le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denomina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al</w:t>
      </w:r>
      <w:r w:rsidRPr="00A81E56">
        <w:rPr>
          <w:rFonts w:cs="Calibri"/>
          <w:spacing w:val="-7"/>
          <w:lang w:val="es-ES"/>
        </w:rPr>
        <w:t xml:space="preserve"> </w:t>
      </w:r>
      <w:r w:rsidRPr="00A81E56">
        <w:rPr>
          <w:rFonts w:cs="Calibri"/>
          <w:lang w:val="es-ES"/>
        </w:rPr>
        <w:t>borde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del</w:t>
      </w:r>
      <w:r w:rsidRPr="00A81E56">
        <w:rPr>
          <w:rFonts w:cs="Calibri"/>
          <w:spacing w:val="-7"/>
          <w:lang w:val="es-ES"/>
        </w:rPr>
        <w:t xml:space="preserve"> </w:t>
      </w:r>
      <w:r w:rsidRPr="00A81E56">
        <w:rPr>
          <w:rFonts w:cs="Calibri"/>
          <w:lang w:val="es-ES"/>
        </w:rPr>
        <w:t>tejido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donde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hilos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transversales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cambian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su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spacing w:val="-2"/>
          <w:lang w:val="es-ES"/>
        </w:rPr>
        <w:t>dirección.</w:t>
      </w:r>
    </w:p>
    <w:p w14:paraId="5ED3CA7C" w14:textId="77777777" w:rsidR="00A81E56" w:rsidRPr="00A81E56" w:rsidRDefault="00A81E56" w:rsidP="00A81E56">
      <w:pPr>
        <w:widowControl w:val="0"/>
        <w:autoSpaceDE w:val="0"/>
        <w:autoSpaceDN w:val="0"/>
        <w:spacing w:before="199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Bies:</w:t>
      </w:r>
      <w:r w:rsidRPr="00A81E56">
        <w:rPr>
          <w:rFonts w:cs="Calibri"/>
          <w:b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obtiene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plegando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diagonalmente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45°.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Según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RAE,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un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«trozo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cortado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al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sesgo respecto al hilo, que se aplica a los bordes de algunas prendas.</w:t>
      </w:r>
    </w:p>
    <w:p w14:paraId="7E0BE663" w14:textId="77777777" w:rsidR="00A81E56" w:rsidRPr="00A81E56" w:rsidRDefault="00A81E56" w:rsidP="00A81E56">
      <w:pPr>
        <w:widowControl w:val="0"/>
        <w:autoSpaceDE w:val="0"/>
        <w:autoSpaceDN w:val="0"/>
        <w:spacing w:before="200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Cortar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b/>
          <w:lang w:val="es-ES"/>
        </w:rPr>
        <w:t>al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b/>
          <w:lang w:val="es-ES"/>
        </w:rPr>
        <w:t>sesgo: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corte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45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°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respecto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al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hilo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trama.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piezas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requieren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flexibilidad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cortan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 xml:space="preserve">al </w:t>
      </w:r>
      <w:r w:rsidRPr="00A81E56">
        <w:rPr>
          <w:rFonts w:cs="Calibri"/>
          <w:spacing w:val="-2"/>
          <w:lang w:val="es-ES"/>
        </w:rPr>
        <w:t>sesgo.</w:t>
      </w:r>
    </w:p>
    <w:p w14:paraId="29926EA9" w14:textId="77777777" w:rsidR="00A81E56" w:rsidRPr="00A81E56" w:rsidRDefault="00A81E56" w:rsidP="00A81E56">
      <w:pPr>
        <w:widowControl w:val="0"/>
        <w:autoSpaceDE w:val="0"/>
        <w:autoSpaceDN w:val="0"/>
        <w:spacing w:before="202" w:after="0" w:line="240" w:lineRule="auto"/>
        <w:ind w:left="120" w:right="565"/>
        <w:jc w:val="both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Hacer</w:t>
      </w:r>
      <w:r w:rsidRPr="00A81E56">
        <w:rPr>
          <w:rFonts w:cs="Calibri"/>
          <w:b/>
          <w:spacing w:val="-1"/>
          <w:lang w:val="es-ES"/>
        </w:rPr>
        <w:t xml:space="preserve"> </w:t>
      </w:r>
      <w:r w:rsidRPr="00A81E56">
        <w:rPr>
          <w:rFonts w:cs="Calibri"/>
          <w:b/>
          <w:lang w:val="es-ES"/>
        </w:rPr>
        <w:t xml:space="preserve">muescas: </w:t>
      </w:r>
      <w:r w:rsidRPr="00A81E56">
        <w:rPr>
          <w:rFonts w:cs="Calibri"/>
          <w:lang w:val="es-ES"/>
        </w:rPr>
        <w:t>hacer pequeños cortes (rectos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o en V) en el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borde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de 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 usando la punta de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la tijera. Las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muescas se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usarán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para indicar las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marcas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 costura del patrón. Una costurera también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podrá hacer muescas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el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margen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costura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dar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más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flexibilidad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al trabajo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estar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mejores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condiciones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para darle la vuelta.</w:t>
      </w:r>
    </w:p>
    <w:p w14:paraId="71AC0542" w14:textId="77777777" w:rsidR="00A81E56" w:rsidRPr="00A81E56" w:rsidRDefault="00A81E56" w:rsidP="00A81E56">
      <w:pPr>
        <w:widowControl w:val="0"/>
        <w:autoSpaceDE w:val="0"/>
        <w:autoSpaceDN w:val="0"/>
        <w:spacing w:before="198" w:after="0" w:line="240" w:lineRule="auto"/>
        <w:ind w:left="120" w:right="388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Borde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b/>
          <w:lang w:val="es-ES"/>
        </w:rPr>
        <w:t>sin</w:t>
      </w:r>
      <w:r w:rsidRPr="00A81E56">
        <w:rPr>
          <w:rFonts w:cs="Calibri"/>
          <w:b/>
          <w:spacing w:val="-3"/>
          <w:lang w:val="es-ES"/>
        </w:rPr>
        <w:t xml:space="preserve"> </w:t>
      </w:r>
      <w:r w:rsidRPr="00A81E56">
        <w:rPr>
          <w:rFonts w:cs="Calibri"/>
          <w:b/>
          <w:lang w:val="es-ES"/>
        </w:rPr>
        <w:t>acabar: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borde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la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tela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antes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acabado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(dobladillo,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sobrehilado…).</w:t>
      </w:r>
      <w:r w:rsidRPr="00A81E56">
        <w:rPr>
          <w:rFonts w:cs="Calibri"/>
          <w:spacing w:val="-7"/>
          <w:lang w:val="es-ES"/>
        </w:rPr>
        <w:t xml:space="preserve"> </w:t>
      </w:r>
      <w:r w:rsidRPr="00A81E56">
        <w:rPr>
          <w:rFonts w:cs="Calibri"/>
          <w:lang w:val="es-ES"/>
        </w:rPr>
        <w:t>Es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conveniente</w:t>
      </w:r>
      <w:r w:rsidRPr="00A81E56">
        <w:rPr>
          <w:rFonts w:cs="Calibri"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acabar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el borde para evitar que se deshilache. Si cortas un material como el neopreno, la tela no se deshilacha, lo que se llama borde bruto.</w:t>
      </w:r>
    </w:p>
    <w:p w14:paraId="6F52BA32" w14:textId="77777777" w:rsidR="00A81E56" w:rsidRPr="00A81E56" w:rsidRDefault="00A81E56" w:rsidP="00A81E56">
      <w:pPr>
        <w:widowControl w:val="0"/>
        <w:autoSpaceDE w:val="0"/>
        <w:autoSpaceDN w:val="0"/>
        <w:spacing w:before="200" w:after="0" w:line="240" w:lineRule="auto"/>
        <w:ind w:left="120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Margen</w:t>
      </w:r>
      <w:r w:rsidRPr="00A81E56">
        <w:rPr>
          <w:rFonts w:cs="Calibri"/>
          <w:b/>
          <w:spacing w:val="-6"/>
          <w:lang w:val="es-ES"/>
        </w:rPr>
        <w:t xml:space="preserve"> </w:t>
      </w:r>
      <w:r w:rsidRPr="00A81E56">
        <w:rPr>
          <w:rFonts w:cs="Calibri"/>
          <w:b/>
          <w:lang w:val="es-ES"/>
        </w:rPr>
        <w:t>de</w:t>
      </w:r>
      <w:r w:rsidRPr="00A81E56">
        <w:rPr>
          <w:rFonts w:cs="Calibri"/>
          <w:b/>
          <w:spacing w:val="-4"/>
          <w:lang w:val="es-ES"/>
        </w:rPr>
        <w:t xml:space="preserve"> </w:t>
      </w:r>
      <w:r w:rsidRPr="00A81E56">
        <w:rPr>
          <w:rFonts w:cs="Calibri"/>
          <w:b/>
          <w:lang w:val="es-ES"/>
        </w:rPr>
        <w:t>costura: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longitud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se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añade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al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patrón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para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poder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coser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las</w:t>
      </w:r>
      <w:r w:rsidRPr="00A81E56">
        <w:rPr>
          <w:rFonts w:cs="Calibri"/>
          <w:spacing w:val="-6"/>
          <w:lang w:val="es-ES"/>
        </w:rPr>
        <w:t xml:space="preserve"> </w:t>
      </w:r>
      <w:r w:rsidRPr="00A81E56">
        <w:rPr>
          <w:rFonts w:cs="Calibri"/>
          <w:lang w:val="es-ES"/>
        </w:rPr>
        <w:t>piezas.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Varía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entre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0,5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1,5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spacing w:val="-5"/>
          <w:lang w:val="es-ES"/>
        </w:rPr>
        <w:t>cm.</w:t>
      </w:r>
    </w:p>
    <w:p w14:paraId="53BE0EDE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</w:pPr>
    </w:p>
    <w:p w14:paraId="3D4D3A7B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120" w:right="271"/>
        <w:rPr>
          <w:rFonts w:cs="Calibri"/>
          <w:lang w:val="es-ES"/>
        </w:rPr>
      </w:pPr>
      <w:r w:rsidRPr="00A81E56">
        <w:rPr>
          <w:rFonts w:cs="Calibri"/>
          <w:b/>
          <w:lang w:val="es-ES"/>
        </w:rPr>
        <w:t>Trazo:</w:t>
      </w:r>
      <w:r w:rsidRPr="00A81E56">
        <w:rPr>
          <w:rFonts w:cs="Calibri"/>
          <w:b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Conjunto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moldes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delineados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sobre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un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material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específico,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que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determinan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una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cantidad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 referencia de prendas a cortar.</w:t>
      </w:r>
    </w:p>
    <w:p w14:paraId="56C966BC" w14:textId="77777777" w:rsidR="00A81E56" w:rsidRPr="00A81E56" w:rsidRDefault="00A81E56" w:rsidP="00A81E56">
      <w:pPr>
        <w:widowControl w:val="0"/>
        <w:autoSpaceDE w:val="0"/>
        <w:autoSpaceDN w:val="0"/>
        <w:spacing w:before="42" w:after="0" w:line="240" w:lineRule="auto"/>
        <w:rPr>
          <w:rFonts w:cs="Calibri"/>
          <w:lang w:val="es-ES"/>
        </w:rPr>
      </w:pPr>
    </w:p>
    <w:p w14:paraId="07772346" w14:textId="77777777" w:rsidR="00A81E56" w:rsidRPr="00A81E56" w:rsidRDefault="00A81E56" w:rsidP="00A81E56">
      <w:pPr>
        <w:widowControl w:val="0"/>
        <w:numPr>
          <w:ilvl w:val="0"/>
          <w:numId w:val="40"/>
        </w:numPr>
        <w:tabs>
          <w:tab w:val="left" w:pos="339"/>
        </w:tabs>
        <w:autoSpaceDE w:val="0"/>
        <w:autoSpaceDN w:val="0"/>
        <w:spacing w:before="1" w:after="0" w:line="240" w:lineRule="auto"/>
        <w:ind w:left="339" w:hanging="219"/>
        <w:outlineLvl w:val="0"/>
        <w:rPr>
          <w:rFonts w:cs="Calibri"/>
          <w:b/>
          <w:bCs/>
          <w:lang w:val="es-ES"/>
        </w:rPr>
      </w:pPr>
      <w:r w:rsidRPr="00A81E56">
        <w:rPr>
          <w:rFonts w:cs="Calibri"/>
          <w:b/>
          <w:bCs/>
          <w:lang w:val="es-ES"/>
        </w:rPr>
        <w:t>REFERENTES</w:t>
      </w:r>
      <w:r w:rsidRPr="00A81E56">
        <w:rPr>
          <w:rFonts w:cs="Calibri"/>
          <w:b/>
          <w:bCs/>
          <w:spacing w:val="-9"/>
          <w:lang w:val="es-ES"/>
        </w:rPr>
        <w:t xml:space="preserve"> </w:t>
      </w:r>
      <w:r w:rsidRPr="00A81E56">
        <w:rPr>
          <w:rFonts w:cs="Calibri"/>
          <w:b/>
          <w:bCs/>
          <w:spacing w:val="-2"/>
          <w:lang w:val="es-ES"/>
        </w:rPr>
        <w:t>BILBIOGRÁFICOS</w:t>
      </w:r>
    </w:p>
    <w:p w14:paraId="0090FA44" w14:textId="77777777" w:rsidR="00A81E56" w:rsidRPr="00A81E56" w:rsidRDefault="00A81E56" w:rsidP="00A81E56">
      <w:pPr>
        <w:widowControl w:val="0"/>
        <w:autoSpaceDE w:val="0"/>
        <w:autoSpaceDN w:val="0"/>
        <w:spacing w:before="79" w:after="0" w:line="240" w:lineRule="auto"/>
        <w:rPr>
          <w:rFonts w:cs="Calibri"/>
          <w:b/>
          <w:lang w:val="es-ES"/>
        </w:rPr>
      </w:pPr>
    </w:p>
    <w:p w14:paraId="54DDC144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ind w:left="840" w:right="429" w:hanging="720"/>
        <w:rPr>
          <w:rFonts w:cs="Calibri"/>
          <w:lang w:val="es-ES"/>
        </w:rPr>
      </w:pPr>
      <w:r w:rsidRPr="00A81E56">
        <w:rPr>
          <w:rFonts w:cs="Calibri"/>
          <w:lang w:val="es-ES"/>
        </w:rPr>
        <w:t>Cabezalí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Hernández,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M.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(2013).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i/>
          <w:lang w:val="es-ES"/>
        </w:rPr>
        <w:t>Materiales,</w:t>
      </w:r>
      <w:r w:rsidRPr="00A81E56">
        <w:rPr>
          <w:rFonts w:cs="Calibri"/>
          <w:i/>
          <w:spacing w:val="-5"/>
          <w:lang w:val="es-ES"/>
        </w:rPr>
        <w:t xml:space="preserve"> </w:t>
      </w:r>
      <w:r w:rsidRPr="00A81E56">
        <w:rPr>
          <w:rFonts w:cs="Calibri"/>
          <w:i/>
          <w:lang w:val="es-ES"/>
        </w:rPr>
        <w:t>herramientas,</w:t>
      </w:r>
      <w:r w:rsidRPr="00A81E56">
        <w:rPr>
          <w:rFonts w:cs="Calibri"/>
          <w:i/>
          <w:spacing w:val="-3"/>
          <w:lang w:val="es-ES"/>
        </w:rPr>
        <w:t xml:space="preserve"> </w:t>
      </w:r>
      <w:r w:rsidRPr="00A81E56">
        <w:rPr>
          <w:rFonts w:cs="Calibri"/>
          <w:i/>
          <w:lang w:val="es-ES"/>
        </w:rPr>
        <w:t>máquinas</w:t>
      </w:r>
      <w:r w:rsidRPr="00A81E56">
        <w:rPr>
          <w:rFonts w:cs="Calibri"/>
          <w:i/>
          <w:spacing w:val="-2"/>
          <w:lang w:val="es-ES"/>
        </w:rPr>
        <w:t xml:space="preserve"> </w:t>
      </w:r>
      <w:r w:rsidRPr="00A81E56">
        <w:rPr>
          <w:rFonts w:cs="Calibri"/>
          <w:i/>
          <w:lang w:val="es-ES"/>
        </w:rPr>
        <w:t>y</w:t>
      </w:r>
      <w:r w:rsidRPr="00A81E56">
        <w:rPr>
          <w:rFonts w:cs="Calibri"/>
          <w:i/>
          <w:spacing w:val="-6"/>
          <w:lang w:val="es-ES"/>
        </w:rPr>
        <w:t xml:space="preserve"> </w:t>
      </w:r>
      <w:r w:rsidRPr="00A81E56">
        <w:rPr>
          <w:rFonts w:cs="Calibri"/>
          <w:i/>
          <w:lang w:val="es-ES"/>
        </w:rPr>
        <w:t>equipos</w:t>
      </w:r>
      <w:r w:rsidRPr="00A81E56">
        <w:rPr>
          <w:rFonts w:cs="Calibri"/>
          <w:i/>
          <w:spacing w:val="-3"/>
          <w:lang w:val="es-ES"/>
        </w:rPr>
        <w:t xml:space="preserve"> </w:t>
      </w:r>
      <w:r w:rsidRPr="00A81E56">
        <w:rPr>
          <w:rFonts w:cs="Calibri"/>
          <w:i/>
          <w:lang w:val="es-ES"/>
        </w:rPr>
        <w:t>de</w:t>
      </w:r>
      <w:r w:rsidRPr="00A81E56">
        <w:rPr>
          <w:rFonts w:cs="Calibri"/>
          <w:i/>
          <w:spacing w:val="-6"/>
          <w:lang w:val="es-ES"/>
        </w:rPr>
        <w:t xml:space="preserve"> </w:t>
      </w:r>
      <w:r w:rsidRPr="00A81E56">
        <w:rPr>
          <w:rFonts w:cs="Calibri"/>
          <w:i/>
          <w:lang w:val="es-ES"/>
        </w:rPr>
        <w:t>confección.</w:t>
      </w:r>
      <w:r w:rsidRPr="00A81E56">
        <w:rPr>
          <w:rFonts w:cs="Calibri"/>
          <w:i/>
          <w:spacing w:val="-1"/>
          <w:lang w:val="es-ES"/>
        </w:rPr>
        <w:t xml:space="preserve"> </w:t>
      </w:r>
      <w:r w:rsidRPr="00A81E56">
        <w:rPr>
          <w:rFonts w:cs="Calibri"/>
          <w:lang w:val="es-ES"/>
        </w:rPr>
        <w:t>Matilde Cabezalí Hernández.</w:t>
      </w:r>
    </w:p>
    <w:p w14:paraId="5A4C413E" w14:textId="77777777" w:rsidR="00A81E56" w:rsidRPr="00A81E56" w:rsidRDefault="004F279E" w:rsidP="00A81E56">
      <w:pPr>
        <w:widowControl w:val="0"/>
        <w:autoSpaceDE w:val="0"/>
        <w:autoSpaceDN w:val="0"/>
        <w:spacing w:before="162" w:after="0" w:line="240" w:lineRule="auto"/>
        <w:ind w:left="840" w:hanging="720"/>
        <w:rPr>
          <w:rFonts w:cs="Calibri"/>
          <w:lang w:val="es-ES"/>
        </w:rPr>
      </w:pPr>
      <w:hyperlink r:id="rId24">
        <w:r w:rsidR="00A81E56" w:rsidRPr="00A81E56">
          <w:rPr>
            <w:rFonts w:cs="Calibri"/>
            <w:color w:val="0D2D46"/>
            <w:spacing w:val="-2"/>
            <w:lang w:val="es-ES"/>
          </w:rPr>
          <w:t>https://repositorio.sena.edu.co/sitios/modisteria_conocimientos_basicos/conocimientos_corte/conocimie</w:t>
        </w:r>
      </w:hyperlink>
      <w:r w:rsidR="00A81E56" w:rsidRPr="00A81E56">
        <w:rPr>
          <w:rFonts w:cs="Calibri"/>
          <w:color w:val="0D2D46"/>
          <w:spacing w:val="-2"/>
          <w:lang w:val="es-ES"/>
        </w:rPr>
        <w:t xml:space="preserve"> </w:t>
      </w:r>
      <w:hyperlink r:id="rId25">
        <w:r w:rsidR="00A81E56" w:rsidRPr="00A81E56">
          <w:rPr>
            <w:rFonts w:cs="Calibri"/>
            <w:color w:val="0D2D46"/>
            <w:spacing w:val="-2"/>
            <w:lang w:val="es-ES"/>
          </w:rPr>
          <w:t>ntos_corte.html#</w:t>
        </w:r>
      </w:hyperlink>
    </w:p>
    <w:p w14:paraId="3A6FD046" w14:textId="77777777" w:rsidR="00A81E56" w:rsidRPr="00A81E56" w:rsidRDefault="00A81E56" w:rsidP="00A81E56">
      <w:pPr>
        <w:widowControl w:val="0"/>
        <w:autoSpaceDE w:val="0"/>
        <w:autoSpaceDN w:val="0"/>
        <w:spacing w:after="0" w:line="240" w:lineRule="auto"/>
        <w:rPr>
          <w:rFonts w:cs="Calibri"/>
          <w:lang w:val="es-ES"/>
        </w:rPr>
        <w:sectPr w:rsidR="00A81E56" w:rsidRPr="00A81E56">
          <w:pgSz w:w="12240" w:h="15840"/>
          <w:pgMar w:top="1720" w:right="720" w:bottom="1200" w:left="1440" w:header="525" w:footer="1000" w:gutter="0"/>
          <w:cols w:space="720"/>
        </w:sectPr>
      </w:pPr>
    </w:p>
    <w:p w14:paraId="6E95E4B8" w14:textId="77777777" w:rsidR="00A81E56" w:rsidRPr="00A81E56" w:rsidRDefault="004F279E" w:rsidP="00A81E56">
      <w:pPr>
        <w:widowControl w:val="0"/>
        <w:autoSpaceDE w:val="0"/>
        <w:autoSpaceDN w:val="0"/>
        <w:spacing w:before="46" w:after="0" w:line="240" w:lineRule="auto"/>
        <w:ind w:left="840" w:hanging="720"/>
        <w:rPr>
          <w:rFonts w:cs="Calibri"/>
          <w:lang w:val="es-ES"/>
        </w:rPr>
      </w:pPr>
      <w:hyperlink r:id="rId26">
        <w:r w:rsidR="00A81E56" w:rsidRPr="00A81E56">
          <w:rPr>
            <w:rFonts w:cs="Calibri"/>
            <w:color w:val="0D2D46"/>
            <w:spacing w:val="-2"/>
            <w:u w:val="single" w:color="0D2D46"/>
            <w:lang w:val="es-ES"/>
          </w:rPr>
          <w:t>https://www.google.com/search?q=trazo+y+corte+de+prendas+de+vestir&amp;rlz=1C1GCEA_enCO1062CO106</w:t>
        </w:r>
      </w:hyperlink>
      <w:r w:rsidR="00A81E56" w:rsidRPr="00A81E56">
        <w:rPr>
          <w:rFonts w:cs="Calibri"/>
          <w:color w:val="0D2D46"/>
          <w:spacing w:val="-2"/>
          <w:lang w:val="es-ES"/>
        </w:rPr>
        <w:t xml:space="preserve"> </w:t>
      </w:r>
      <w:hyperlink r:id="rId27">
        <w:r w:rsidR="00A81E56" w:rsidRPr="00A81E56">
          <w:rPr>
            <w:rFonts w:cs="Calibri"/>
            <w:color w:val="0D2D46"/>
            <w:spacing w:val="-2"/>
            <w:u w:val="single" w:color="0D2D46"/>
            <w:lang w:val="es-ES"/>
          </w:rPr>
          <w:t>3&amp;oq=&amp;gs_lcrp=EgZjaHJvbWUqCQgBEEUYOxjCAzIJCAAQRRg7GMIDMgkIARBFGDsYwgMyCQgCEEUY</w:t>
        </w:r>
      </w:hyperlink>
      <w:r w:rsidR="00A81E56" w:rsidRPr="00A81E56">
        <w:rPr>
          <w:rFonts w:cs="Calibri"/>
          <w:color w:val="0D2D46"/>
          <w:spacing w:val="-2"/>
          <w:lang w:val="es-ES"/>
        </w:rPr>
        <w:t xml:space="preserve"> </w:t>
      </w:r>
      <w:hyperlink r:id="rId28">
        <w:r w:rsidR="00A81E56" w:rsidRPr="00A81E56">
          <w:rPr>
            <w:rFonts w:cs="Calibri"/>
            <w:color w:val="0D2D46"/>
            <w:spacing w:val="-2"/>
            <w:u w:val="single" w:color="0D2D46"/>
            <w:lang w:val="es-ES"/>
          </w:rPr>
          <w:t>OxjCAzIJCAMQRRg7GMIDMgkIBBBFGDsYwgMyCQgFEEUYOxjCAzIJCAYQRRg7GMIDMgkI</w:t>
        </w:r>
      </w:hyperlink>
    </w:p>
    <w:p w14:paraId="07745824" w14:textId="77777777" w:rsidR="00A81E56" w:rsidRPr="00A81E56" w:rsidRDefault="00A81E56" w:rsidP="00A81E56">
      <w:pPr>
        <w:widowControl w:val="0"/>
        <w:autoSpaceDE w:val="0"/>
        <w:autoSpaceDN w:val="0"/>
        <w:spacing w:before="161" w:after="0" w:line="240" w:lineRule="auto"/>
        <w:ind w:left="840" w:right="429" w:hanging="720"/>
        <w:rPr>
          <w:rFonts w:cs="Calibri"/>
          <w:lang w:val="es-ES"/>
        </w:rPr>
      </w:pPr>
      <w:r w:rsidRPr="00A81E56">
        <w:rPr>
          <w:rFonts w:cs="Calibri"/>
          <w:lang w:val="es-ES"/>
        </w:rPr>
        <w:t>Sánchez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Maza,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M.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(2012).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técnicas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básicas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corte,</w:t>
      </w:r>
      <w:r w:rsidRPr="00A81E56">
        <w:rPr>
          <w:rFonts w:cs="Calibri"/>
          <w:spacing w:val="-5"/>
          <w:lang w:val="es-ES"/>
        </w:rPr>
        <w:t xml:space="preserve"> </w:t>
      </w:r>
      <w:r w:rsidRPr="00A81E56">
        <w:rPr>
          <w:rFonts w:cs="Calibri"/>
          <w:lang w:val="es-ES"/>
        </w:rPr>
        <w:t>ensamblado</w:t>
      </w:r>
      <w:r w:rsidRPr="00A81E56">
        <w:rPr>
          <w:rFonts w:cs="Calibri"/>
          <w:spacing w:val="-4"/>
          <w:lang w:val="es-ES"/>
        </w:rPr>
        <w:t xml:space="preserve"> </w:t>
      </w:r>
      <w:r w:rsidRPr="00A81E56">
        <w:rPr>
          <w:rFonts w:cs="Calibri"/>
          <w:lang w:val="es-ES"/>
        </w:rPr>
        <w:t>y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acabado</w:t>
      </w:r>
      <w:r w:rsidRPr="00A81E56">
        <w:rPr>
          <w:rFonts w:cs="Calibri"/>
          <w:spacing w:val="-2"/>
          <w:lang w:val="es-ES"/>
        </w:rPr>
        <w:t xml:space="preserve"> </w:t>
      </w:r>
      <w:r w:rsidRPr="00A81E56">
        <w:rPr>
          <w:rFonts w:cs="Calibri"/>
          <w:lang w:val="es-ES"/>
        </w:rPr>
        <w:t>de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productos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>textiles.</w:t>
      </w:r>
      <w:r w:rsidRPr="00A81E56">
        <w:rPr>
          <w:rFonts w:cs="Calibri"/>
          <w:spacing w:val="-3"/>
          <w:lang w:val="es-ES"/>
        </w:rPr>
        <w:t xml:space="preserve"> </w:t>
      </w:r>
      <w:r w:rsidRPr="00A81E56">
        <w:rPr>
          <w:rFonts w:cs="Calibri"/>
          <w:lang w:val="es-ES"/>
        </w:rPr>
        <w:t xml:space="preserve">IC </w:t>
      </w:r>
      <w:r w:rsidRPr="00A81E56">
        <w:rPr>
          <w:rFonts w:cs="Calibri"/>
          <w:spacing w:val="-2"/>
          <w:lang w:val="es-ES"/>
        </w:rPr>
        <w:t>Editorial.</w:t>
      </w:r>
    </w:p>
    <w:p w14:paraId="6B5C3910" w14:textId="77777777" w:rsidR="00A81E56" w:rsidRPr="009448E8" w:rsidRDefault="00A81E56" w:rsidP="009448E8">
      <w:pPr>
        <w:tabs>
          <w:tab w:val="left" w:pos="1470"/>
        </w:tabs>
        <w:spacing w:after="0" w:line="360" w:lineRule="auto"/>
        <w:jc w:val="both"/>
        <w:rPr>
          <w:rFonts w:cs="Calibri"/>
          <w:b/>
          <w:color w:val="000000" w:themeColor="text1"/>
        </w:rPr>
      </w:pPr>
    </w:p>
    <w:p w14:paraId="1C39AA7E" w14:textId="77777777" w:rsidR="0092729E" w:rsidRDefault="0092729E" w:rsidP="009448E8">
      <w:pPr>
        <w:spacing w:after="0" w:line="240" w:lineRule="auto"/>
        <w:rPr>
          <w:rFonts w:cs="Calibri"/>
          <w:b/>
          <w:sz w:val="24"/>
          <w:szCs w:val="24"/>
        </w:rPr>
      </w:pPr>
    </w:p>
    <w:p w14:paraId="294A3AAC" w14:textId="11B09E99" w:rsidR="00B53D0D" w:rsidRDefault="00B53D0D" w:rsidP="009448E8">
      <w:pPr>
        <w:spacing w:after="0" w:line="24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>7. CONTROL DEL DOCUMENTO</w:t>
      </w:r>
    </w:p>
    <w:p w14:paraId="3EB68442" w14:textId="77777777" w:rsidR="0092729E" w:rsidRPr="009448E8" w:rsidRDefault="0092729E" w:rsidP="009448E8">
      <w:pPr>
        <w:spacing w:after="0" w:line="240" w:lineRule="auto"/>
        <w:rPr>
          <w:rFonts w:cs="Calibri"/>
          <w:b/>
          <w:bCs/>
          <w:sz w:val="23"/>
          <w:szCs w:val="23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B53D0D" w:rsidRPr="00F51763" w14:paraId="713DDDE6" w14:textId="77777777" w:rsidTr="00F51763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</w:tr>
      <w:tr w:rsidR="00B53D0D" w:rsidRPr="00F51763" w14:paraId="3F4A6432" w14:textId="77777777" w:rsidTr="009448E8">
        <w:trPr>
          <w:trHeight w:val="365"/>
        </w:trPr>
        <w:tc>
          <w:tcPr>
            <w:tcW w:w="1242" w:type="dxa"/>
          </w:tcPr>
          <w:p w14:paraId="6D76AA20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Autor (es)</w:t>
            </w:r>
          </w:p>
        </w:tc>
        <w:tc>
          <w:tcPr>
            <w:tcW w:w="2694" w:type="dxa"/>
          </w:tcPr>
          <w:p w14:paraId="7C698B47" w14:textId="29BA327C" w:rsidR="00B53D0D" w:rsidRPr="00F51763" w:rsidRDefault="007A6B13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Nelly Yaneth Lopez Gonzalez</w:t>
            </w:r>
          </w:p>
        </w:tc>
        <w:tc>
          <w:tcPr>
            <w:tcW w:w="1559" w:type="dxa"/>
          </w:tcPr>
          <w:p w14:paraId="78111428" w14:textId="00CE042F" w:rsidR="00B53D0D" w:rsidRPr="00F51763" w:rsidRDefault="007A6B13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instructora</w:t>
            </w:r>
          </w:p>
        </w:tc>
        <w:tc>
          <w:tcPr>
            <w:tcW w:w="1701" w:type="dxa"/>
          </w:tcPr>
          <w:p w14:paraId="423F3BFD" w14:textId="6975E5FD" w:rsidR="00B53D0D" w:rsidRPr="00F51763" w:rsidRDefault="007A6B13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CDITI</w:t>
            </w:r>
          </w:p>
        </w:tc>
        <w:tc>
          <w:tcPr>
            <w:tcW w:w="2551" w:type="dxa"/>
          </w:tcPr>
          <w:p w14:paraId="0EED43B0" w14:textId="66898690" w:rsidR="00B53D0D" w:rsidRPr="00F51763" w:rsidRDefault="00E0062F" w:rsidP="00033399">
            <w:pPr>
              <w:spacing w:line="36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03/08</w:t>
            </w:r>
            <w:r w:rsidR="007A6B13">
              <w:rPr>
                <w:rFonts w:cs="Calibri"/>
                <w:b/>
              </w:rPr>
              <w:t>/2025</w:t>
            </w:r>
          </w:p>
        </w:tc>
      </w:tr>
    </w:tbl>
    <w:p w14:paraId="4D6657C4" w14:textId="77777777" w:rsidR="0092729E" w:rsidRDefault="0092729E" w:rsidP="00033399">
      <w:pPr>
        <w:spacing w:line="360" w:lineRule="auto"/>
        <w:rPr>
          <w:rFonts w:cs="Calibri"/>
          <w:b/>
          <w:sz w:val="24"/>
          <w:szCs w:val="24"/>
        </w:rPr>
      </w:pPr>
    </w:p>
    <w:p w14:paraId="2E14072D" w14:textId="7AFCC033" w:rsidR="00B53D0D" w:rsidRPr="00F51763" w:rsidRDefault="00B53D0D" w:rsidP="00033399">
      <w:pPr>
        <w:spacing w:line="360" w:lineRule="auto"/>
        <w:rPr>
          <w:rFonts w:cs="Calibri"/>
          <w:b/>
          <w:sz w:val="24"/>
          <w:szCs w:val="24"/>
        </w:rPr>
      </w:pPr>
      <w:r w:rsidRPr="00F51763">
        <w:rPr>
          <w:rFonts w:cs="Calibri"/>
          <w:b/>
          <w:sz w:val="24"/>
          <w:szCs w:val="24"/>
        </w:rPr>
        <w:t xml:space="preserve">8. CONTROL DE CAMBIOS </w:t>
      </w:r>
      <w:r w:rsidRPr="00F51763">
        <w:rPr>
          <w:rFonts w:cs="Calibri"/>
          <w:sz w:val="24"/>
          <w:szCs w:val="24"/>
        </w:rPr>
        <w:t>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B53D0D" w:rsidRPr="00F51763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F51763" w:rsidRDefault="00B53D0D" w:rsidP="00F51763">
            <w:pPr>
              <w:spacing w:after="0" w:line="360" w:lineRule="auto"/>
              <w:jc w:val="center"/>
              <w:rPr>
                <w:rFonts w:cs="Calibri"/>
                <w:b/>
              </w:rPr>
            </w:pPr>
            <w:r w:rsidRPr="00F51763">
              <w:rPr>
                <w:rFonts w:cs="Calibri"/>
                <w:b/>
              </w:rPr>
              <w:t>Razón del Cambio</w:t>
            </w:r>
          </w:p>
        </w:tc>
      </w:tr>
      <w:tr w:rsidR="00B53D0D" w:rsidRPr="00F51763" w14:paraId="7D3D6392" w14:textId="77777777" w:rsidTr="00F51763">
        <w:tc>
          <w:tcPr>
            <w:tcW w:w="1235" w:type="dxa"/>
          </w:tcPr>
          <w:p w14:paraId="225C3536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  <w:r w:rsidRPr="00F51763">
              <w:rPr>
                <w:rFonts w:cs="Calibri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4672196E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22466F5F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032B6442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32B1FC2A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712395F9" w14:textId="77777777" w:rsidR="00B53D0D" w:rsidRPr="00F51763" w:rsidRDefault="00B53D0D" w:rsidP="00033399">
            <w:pPr>
              <w:spacing w:line="360" w:lineRule="auto"/>
              <w:jc w:val="both"/>
              <w:rPr>
                <w:rFonts w:cs="Calibri"/>
                <w:b/>
                <w:sz w:val="24"/>
                <w:szCs w:val="24"/>
              </w:rPr>
            </w:pPr>
          </w:p>
        </w:tc>
      </w:tr>
    </w:tbl>
    <w:p w14:paraId="746D39ED" w14:textId="77777777" w:rsidR="0092729E" w:rsidRPr="00F51763" w:rsidRDefault="0092729E" w:rsidP="0092729E">
      <w:pPr>
        <w:spacing w:after="0" w:line="360" w:lineRule="auto"/>
        <w:rPr>
          <w:rFonts w:cs="Calibri"/>
          <w:color w:val="000000" w:themeColor="text1"/>
          <w:sz w:val="24"/>
          <w:szCs w:val="24"/>
        </w:rPr>
      </w:pPr>
    </w:p>
    <w:sectPr w:rsidR="0092729E" w:rsidRPr="00F51763">
      <w:headerReference w:type="even" r:id="rId29"/>
      <w:headerReference w:type="default" r:id="rId30"/>
      <w:footerReference w:type="default" r:id="rId31"/>
      <w:headerReference w:type="first" r:id="rId32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3FD236" w14:textId="77777777" w:rsidR="004F279E" w:rsidRDefault="004F279E">
      <w:pPr>
        <w:spacing w:after="0" w:line="240" w:lineRule="auto"/>
      </w:pPr>
      <w:r>
        <w:separator/>
      </w:r>
    </w:p>
  </w:endnote>
  <w:endnote w:type="continuationSeparator" w:id="0">
    <w:p w14:paraId="005A5E81" w14:textId="77777777" w:rsidR="004F279E" w:rsidRDefault="004F279E">
      <w:pPr>
        <w:spacing w:after="0" w:line="240" w:lineRule="auto"/>
      </w:pPr>
      <w:r>
        <w:continuationSeparator/>
      </w:r>
    </w:p>
  </w:endnote>
  <w:endnote w:type="continuationNotice" w:id="1">
    <w:p w14:paraId="54A02FCC" w14:textId="77777777" w:rsidR="004F279E" w:rsidRDefault="004F279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charset w:val="00"/>
    <w:family w:val="swiss"/>
    <w:pitch w:val="variable"/>
    <w:sig w:usb0="00080003" w:usb1="00000000" w:usb2="00000000" w:usb3="00000000" w:csb0="0000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﷽﷽﷽﷽﷽﷽﷽﷽"/>
    <w:charset w:val="00"/>
    <w:family w:val="auto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E1A700" w14:textId="77777777" w:rsidR="00514D49" w:rsidRDefault="00514D49">
    <w:pPr>
      <w:pStyle w:val="Textoindependiente"/>
      <w:spacing w:line="14" w:lineRule="auto"/>
      <w:ind w:left="0"/>
      <w:rPr>
        <w:sz w:val="20"/>
      </w:rPr>
    </w:pPr>
    <w:r>
      <w:rPr>
        <w:noProof/>
        <w:sz w:val="20"/>
        <w:lang w:val="en-US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265821D5" wp14:editId="1E16B0B0">
              <wp:simplePos x="0" y="0"/>
              <wp:positionH relativeFrom="page">
                <wp:posOffset>3601339</wp:posOffset>
              </wp:positionH>
              <wp:positionV relativeFrom="page">
                <wp:posOffset>9283395</wp:posOffset>
              </wp:positionV>
              <wp:extent cx="901065" cy="16573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01065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77E5C40" w14:textId="77777777" w:rsidR="00514D49" w:rsidRDefault="00514D49">
                          <w:pPr>
                            <w:pStyle w:val="Textoindependiente"/>
                            <w:spacing w:line="245" w:lineRule="exact"/>
                            <w:ind w:left="0"/>
                          </w:pPr>
                          <w:r>
                            <w:t>GFPI-F-135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5821D5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8" type="#_x0000_t202" style="position:absolute;margin-left:283.55pt;margin-top:731pt;width:70.95pt;height:13.05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" filled="f" stroked="f">
              <v:path arrowok="t"/>
              <v:textbox inset="0,0,0,0">
                <w:txbxContent>
                  <w:p w14:paraId="277E5C40" w14:textId="77777777" w:rsidR="00514D49" w:rsidRDefault="00514D49">
                    <w:pPr>
                      <w:pStyle w:val="Textoindependiente"/>
                      <w:spacing w:line="245" w:lineRule="exact"/>
                      <w:ind w:left="0"/>
                    </w:pPr>
                    <w:r>
                      <w:t>GFPI-F-135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73B89" w14:textId="1892A58A" w:rsidR="00514D49" w:rsidRPr="00514D49" w:rsidRDefault="00514D49">
    <w:pPr>
      <w:pStyle w:val="Piedepgina"/>
      <w:jc w:val="right"/>
      <w:rPr>
        <w:color w:val="595959"/>
        <w:sz w:val="18"/>
      </w:rPr>
    </w:pPr>
  </w:p>
  <w:p w14:paraId="5643DDF2" w14:textId="3B332CB2" w:rsidR="00514D49" w:rsidRDefault="00514D49" w:rsidP="00033399">
    <w:pPr>
      <w:pStyle w:val="Piedepgina"/>
      <w:jc w:val="center"/>
    </w:pPr>
    <w:r>
      <w:t>GFPI-F-</w:t>
    </w:r>
    <w:r w:rsidRPr="009448E8">
      <w:t>135 V</w:t>
    </w:r>
    <w:r>
      <w:t>04</w:t>
    </w:r>
  </w:p>
  <w:p w14:paraId="04A66B54" w14:textId="77777777" w:rsidR="00514D49" w:rsidRDefault="00514D4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512AAD" w14:textId="77777777" w:rsidR="004F279E" w:rsidRDefault="004F279E">
      <w:pPr>
        <w:spacing w:after="0" w:line="240" w:lineRule="auto"/>
      </w:pPr>
      <w:r>
        <w:separator/>
      </w:r>
    </w:p>
  </w:footnote>
  <w:footnote w:type="continuationSeparator" w:id="0">
    <w:p w14:paraId="355AE7C8" w14:textId="77777777" w:rsidR="004F279E" w:rsidRDefault="004F279E">
      <w:pPr>
        <w:spacing w:after="0" w:line="240" w:lineRule="auto"/>
      </w:pPr>
      <w:r>
        <w:continuationSeparator/>
      </w:r>
    </w:p>
  </w:footnote>
  <w:footnote w:type="continuationNotice" w:id="1">
    <w:p w14:paraId="2AF60EA7" w14:textId="77777777" w:rsidR="004F279E" w:rsidRDefault="004F279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AFF49A" w14:textId="77777777" w:rsidR="00514D49" w:rsidRDefault="00514D49">
    <w:pPr>
      <w:pStyle w:val="Textoindependiente"/>
      <w:spacing w:line="14" w:lineRule="auto"/>
      <w:ind w:left="0"/>
      <w:rPr>
        <w:sz w:val="20"/>
      </w:rPr>
    </w:pPr>
    <w:r>
      <w:rPr>
        <w:noProof/>
        <w:sz w:val="20"/>
        <w:lang w:val="en-US"/>
      </w:rPr>
      <w:drawing>
        <wp:anchor distT="0" distB="0" distL="0" distR="0" simplePos="0" relativeHeight="251663360" behindDoc="1" locked="0" layoutInCell="1" allowOverlap="1" wp14:anchorId="68AC9C50" wp14:editId="40F58766">
          <wp:simplePos x="0" y="0"/>
          <wp:positionH relativeFrom="page">
            <wp:posOffset>3743325</wp:posOffset>
          </wp:positionH>
          <wp:positionV relativeFrom="page">
            <wp:posOffset>333375</wp:posOffset>
          </wp:positionV>
          <wp:extent cx="592454" cy="561340"/>
          <wp:effectExtent l="0" t="0" r="0" b="0"/>
          <wp:wrapNone/>
          <wp:docPr id="16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860AA8" w14:textId="6D30D285" w:rsidR="00514D49" w:rsidRDefault="004F279E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2050" type="#_x0000_t136" style="position:absolute;margin-left:0;margin-top:0;width:566.2pt;height:11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78D12F" w14:textId="3E1BEB0F" w:rsidR="00514D49" w:rsidRDefault="00514D49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514D49" w:rsidRDefault="00514D4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val="en-US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1DF2BE" w14:textId="36BC9D2D" w:rsidR="00514D49" w:rsidRDefault="004F279E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2049" type="#_x0000_t136" style="position:absolute;margin-left:0;margin-top:0;width:566.2pt;height:113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514D49" w:rsidRDefault="00514D4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52C073B"/>
    <w:multiLevelType w:val="hybridMultilevel"/>
    <w:tmpl w:val="2852196A"/>
    <w:lvl w:ilvl="0" w:tplc="75C8EF90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01BE17CC">
      <w:numFmt w:val="bullet"/>
      <w:lvlText w:val="•"/>
      <w:lvlJc w:val="left"/>
      <w:pPr>
        <w:ind w:left="1764" w:hanging="360"/>
      </w:pPr>
      <w:rPr>
        <w:rFonts w:hint="default"/>
        <w:lang w:val="es-ES" w:eastAsia="en-US" w:bidi="ar-SA"/>
      </w:rPr>
    </w:lvl>
    <w:lvl w:ilvl="2" w:tplc="5C48C7B2">
      <w:numFmt w:val="bullet"/>
      <w:lvlText w:val="•"/>
      <w:lvlJc w:val="left"/>
      <w:pPr>
        <w:ind w:left="2688" w:hanging="360"/>
      </w:pPr>
      <w:rPr>
        <w:rFonts w:hint="default"/>
        <w:lang w:val="es-ES" w:eastAsia="en-US" w:bidi="ar-SA"/>
      </w:rPr>
    </w:lvl>
    <w:lvl w:ilvl="3" w:tplc="93CC6EF4">
      <w:numFmt w:val="bullet"/>
      <w:lvlText w:val="•"/>
      <w:lvlJc w:val="left"/>
      <w:pPr>
        <w:ind w:left="3612" w:hanging="360"/>
      </w:pPr>
      <w:rPr>
        <w:rFonts w:hint="default"/>
        <w:lang w:val="es-ES" w:eastAsia="en-US" w:bidi="ar-SA"/>
      </w:rPr>
    </w:lvl>
    <w:lvl w:ilvl="4" w:tplc="EC1A4CAA">
      <w:numFmt w:val="bullet"/>
      <w:lvlText w:val="•"/>
      <w:lvlJc w:val="left"/>
      <w:pPr>
        <w:ind w:left="4536" w:hanging="360"/>
      </w:pPr>
      <w:rPr>
        <w:rFonts w:hint="default"/>
        <w:lang w:val="es-ES" w:eastAsia="en-US" w:bidi="ar-SA"/>
      </w:rPr>
    </w:lvl>
    <w:lvl w:ilvl="5" w:tplc="71CE4774"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6" w:tplc="9202D630">
      <w:numFmt w:val="bullet"/>
      <w:lvlText w:val="•"/>
      <w:lvlJc w:val="left"/>
      <w:pPr>
        <w:ind w:left="6384" w:hanging="360"/>
      </w:pPr>
      <w:rPr>
        <w:rFonts w:hint="default"/>
        <w:lang w:val="es-ES" w:eastAsia="en-US" w:bidi="ar-SA"/>
      </w:rPr>
    </w:lvl>
    <w:lvl w:ilvl="7" w:tplc="6AEEC8A6">
      <w:numFmt w:val="bullet"/>
      <w:lvlText w:val="•"/>
      <w:lvlJc w:val="left"/>
      <w:pPr>
        <w:ind w:left="7308" w:hanging="360"/>
      </w:pPr>
      <w:rPr>
        <w:rFonts w:hint="default"/>
        <w:lang w:val="es-ES" w:eastAsia="en-US" w:bidi="ar-SA"/>
      </w:rPr>
    </w:lvl>
    <w:lvl w:ilvl="8" w:tplc="337EBD6A">
      <w:numFmt w:val="bullet"/>
      <w:lvlText w:val="•"/>
      <w:lvlJc w:val="left"/>
      <w:pPr>
        <w:ind w:left="8232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" w15:restartNumberingAfterBreak="0">
    <w:nsid w:val="096D4D69"/>
    <w:multiLevelType w:val="hybridMultilevel"/>
    <w:tmpl w:val="039E2C74"/>
    <w:lvl w:ilvl="0" w:tplc="CD96A12C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9E18977C">
      <w:numFmt w:val="bullet"/>
      <w:lvlText w:val="•"/>
      <w:lvlJc w:val="left"/>
      <w:pPr>
        <w:ind w:left="1764" w:hanging="360"/>
      </w:pPr>
      <w:rPr>
        <w:rFonts w:hint="default"/>
        <w:lang w:val="es-ES" w:eastAsia="en-US" w:bidi="ar-SA"/>
      </w:rPr>
    </w:lvl>
    <w:lvl w:ilvl="2" w:tplc="14DA6A8A">
      <w:numFmt w:val="bullet"/>
      <w:lvlText w:val="•"/>
      <w:lvlJc w:val="left"/>
      <w:pPr>
        <w:ind w:left="2688" w:hanging="360"/>
      </w:pPr>
      <w:rPr>
        <w:rFonts w:hint="default"/>
        <w:lang w:val="es-ES" w:eastAsia="en-US" w:bidi="ar-SA"/>
      </w:rPr>
    </w:lvl>
    <w:lvl w:ilvl="3" w:tplc="C2689F78">
      <w:numFmt w:val="bullet"/>
      <w:lvlText w:val="•"/>
      <w:lvlJc w:val="left"/>
      <w:pPr>
        <w:ind w:left="3612" w:hanging="360"/>
      </w:pPr>
      <w:rPr>
        <w:rFonts w:hint="default"/>
        <w:lang w:val="es-ES" w:eastAsia="en-US" w:bidi="ar-SA"/>
      </w:rPr>
    </w:lvl>
    <w:lvl w:ilvl="4" w:tplc="6BF87DD2">
      <w:numFmt w:val="bullet"/>
      <w:lvlText w:val="•"/>
      <w:lvlJc w:val="left"/>
      <w:pPr>
        <w:ind w:left="4536" w:hanging="360"/>
      </w:pPr>
      <w:rPr>
        <w:rFonts w:hint="default"/>
        <w:lang w:val="es-ES" w:eastAsia="en-US" w:bidi="ar-SA"/>
      </w:rPr>
    </w:lvl>
    <w:lvl w:ilvl="5" w:tplc="855CAB78"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6" w:tplc="AD4606CC">
      <w:numFmt w:val="bullet"/>
      <w:lvlText w:val="•"/>
      <w:lvlJc w:val="left"/>
      <w:pPr>
        <w:ind w:left="6384" w:hanging="360"/>
      </w:pPr>
      <w:rPr>
        <w:rFonts w:hint="default"/>
        <w:lang w:val="es-ES" w:eastAsia="en-US" w:bidi="ar-SA"/>
      </w:rPr>
    </w:lvl>
    <w:lvl w:ilvl="7" w:tplc="0E9A7BDA">
      <w:numFmt w:val="bullet"/>
      <w:lvlText w:val="•"/>
      <w:lvlJc w:val="left"/>
      <w:pPr>
        <w:ind w:left="7308" w:hanging="360"/>
      </w:pPr>
      <w:rPr>
        <w:rFonts w:hint="default"/>
        <w:lang w:val="es-ES" w:eastAsia="en-US" w:bidi="ar-SA"/>
      </w:rPr>
    </w:lvl>
    <w:lvl w:ilvl="8" w:tplc="C4743F1A">
      <w:numFmt w:val="bullet"/>
      <w:lvlText w:val="•"/>
      <w:lvlJc w:val="left"/>
      <w:pPr>
        <w:ind w:left="8232" w:hanging="360"/>
      </w:pPr>
      <w:rPr>
        <w:rFonts w:hint="default"/>
        <w:lang w:val="es-ES" w:eastAsia="en-US" w:bidi="ar-SA"/>
      </w:rPr>
    </w:lvl>
  </w:abstractNum>
  <w:abstractNum w:abstractNumId="5" w15:restartNumberingAfterBreak="0">
    <w:nsid w:val="0A2E280D"/>
    <w:multiLevelType w:val="multilevel"/>
    <w:tmpl w:val="70CA4DB2"/>
    <w:lvl w:ilvl="0">
      <w:start w:val="1"/>
      <w:numFmt w:val="decimal"/>
      <w:lvlText w:val="%1."/>
      <w:lvlJc w:val="left"/>
      <w:pPr>
        <w:ind w:left="341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623" w:hanging="503"/>
      </w:pPr>
      <w:rPr>
        <w:rFonts w:hint="default"/>
        <w:spacing w:val="-2"/>
        <w:w w:val="100"/>
        <w:lang w:val="es-ES" w:eastAsia="en-US" w:bidi="ar-SA"/>
      </w:rPr>
    </w:lvl>
    <w:lvl w:ilvl="3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84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238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3920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000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0DA5369B"/>
    <w:multiLevelType w:val="multilevel"/>
    <w:tmpl w:val="48728F9A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92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3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6" w:hanging="1800"/>
      </w:pPr>
      <w:rPr>
        <w:rFonts w:hint="default"/>
      </w:rPr>
    </w:lvl>
  </w:abstractNum>
  <w:abstractNum w:abstractNumId="7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8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7F5071"/>
    <w:multiLevelType w:val="multilevel"/>
    <w:tmpl w:val="A8AA354E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92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3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6" w:hanging="1800"/>
      </w:pPr>
      <w:rPr>
        <w:rFonts w:hint="default"/>
      </w:rPr>
    </w:lvl>
  </w:abstractNum>
  <w:abstractNum w:abstractNumId="11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1F083543"/>
    <w:multiLevelType w:val="multilevel"/>
    <w:tmpl w:val="9DE6F1D2"/>
    <w:lvl w:ilvl="0">
      <w:start w:val="2"/>
      <w:numFmt w:val="decimal"/>
      <w:lvlText w:val="%1."/>
      <w:lvlJc w:val="left"/>
      <w:pPr>
        <w:ind w:left="340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497"/>
      </w:pPr>
      <w:rPr>
        <w:rFonts w:hint="default"/>
        <w:spacing w:val="0"/>
        <w:w w:val="100"/>
        <w:lang w:val="es-ES" w:eastAsia="en-US" w:bidi="ar-SA"/>
      </w:rPr>
    </w:lvl>
    <w:lvl w:ilvl="3">
      <w:numFmt w:val="bullet"/>
      <w:lvlText w:val=""/>
      <w:lvlJc w:val="left"/>
      <w:pPr>
        <w:ind w:left="840" w:hanging="497"/>
      </w:pPr>
      <w:rPr>
        <w:rFonts w:ascii="Wingdings" w:eastAsia="Wingdings" w:hAnsi="Wingdings" w:cs="Wingdings" w:hint="default"/>
        <w:b w:val="0"/>
        <w:bCs w:val="0"/>
        <w:i w:val="0"/>
        <w:iCs w:val="0"/>
        <w:color w:val="00AF5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2160" w:hanging="49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480" w:hanging="49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800" w:hanging="49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20" w:hanging="49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40" w:hanging="497"/>
      </w:pPr>
      <w:rPr>
        <w:rFonts w:hint="default"/>
        <w:lang w:val="es-ES" w:eastAsia="en-US" w:bidi="ar-SA"/>
      </w:rPr>
    </w:lvl>
  </w:abstractNum>
  <w:abstractNum w:abstractNumId="15" w15:restartNumberingAfterBreak="0">
    <w:nsid w:val="20F75495"/>
    <w:multiLevelType w:val="multilevel"/>
    <w:tmpl w:val="9DE6F1D2"/>
    <w:lvl w:ilvl="0">
      <w:start w:val="2"/>
      <w:numFmt w:val="decimal"/>
      <w:lvlText w:val="%1."/>
      <w:lvlJc w:val="left"/>
      <w:pPr>
        <w:ind w:left="340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497"/>
      </w:pPr>
      <w:rPr>
        <w:rFonts w:hint="default"/>
        <w:spacing w:val="0"/>
        <w:w w:val="100"/>
        <w:lang w:val="es-ES" w:eastAsia="en-US" w:bidi="ar-SA"/>
      </w:rPr>
    </w:lvl>
    <w:lvl w:ilvl="3">
      <w:numFmt w:val="bullet"/>
      <w:lvlText w:val=""/>
      <w:lvlJc w:val="left"/>
      <w:pPr>
        <w:ind w:left="840" w:hanging="497"/>
      </w:pPr>
      <w:rPr>
        <w:rFonts w:ascii="Wingdings" w:eastAsia="Wingdings" w:hAnsi="Wingdings" w:cs="Wingdings" w:hint="default"/>
        <w:b w:val="0"/>
        <w:bCs w:val="0"/>
        <w:i w:val="0"/>
        <w:iCs w:val="0"/>
        <w:color w:val="00AF5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2160" w:hanging="49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480" w:hanging="49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800" w:hanging="49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20" w:hanging="49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40" w:hanging="497"/>
      </w:pPr>
      <w:rPr>
        <w:rFonts w:hint="default"/>
        <w:lang w:val="es-ES" w:eastAsia="en-US" w:bidi="ar-SA"/>
      </w:rPr>
    </w:lvl>
  </w:abstractNum>
  <w:abstractNum w:abstractNumId="16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285C28"/>
    <w:multiLevelType w:val="hybridMultilevel"/>
    <w:tmpl w:val="69DEF8D4"/>
    <w:lvl w:ilvl="0" w:tplc="A08EEAFA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 w:tplc="F8324E20">
      <w:numFmt w:val="bullet"/>
      <w:lvlText w:val="•"/>
      <w:lvlJc w:val="left"/>
      <w:pPr>
        <w:ind w:left="1764" w:hanging="360"/>
      </w:pPr>
      <w:rPr>
        <w:rFonts w:hint="default"/>
        <w:lang w:val="es-ES" w:eastAsia="en-US" w:bidi="ar-SA"/>
      </w:rPr>
    </w:lvl>
    <w:lvl w:ilvl="2" w:tplc="B45259BA">
      <w:numFmt w:val="bullet"/>
      <w:lvlText w:val="•"/>
      <w:lvlJc w:val="left"/>
      <w:pPr>
        <w:ind w:left="2688" w:hanging="360"/>
      </w:pPr>
      <w:rPr>
        <w:rFonts w:hint="default"/>
        <w:lang w:val="es-ES" w:eastAsia="en-US" w:bidi="ar-SA"/>
      </w:rPr>
    </w:lvl>
    <w:lvl w:ilvl="3" w:tplc="8E62DB5E">
      <w:numFmt w:val="bullet"/>
      <w:lvlText w:val="•"/>
      <w:lvlJc w:val="left"/>
      <w:pPr>
        <w:ind w:left="3612" w:hanging="360"/>
      </w:pPr>
      <w:rPr>
        <w:rFonts w:hint="default"/>
        <w:lang w:val="es-ES" w:eastAsia="en-US" w:bidi="ar-SA"/>
      </w:rPr>
    </w:lvl>
    <w:lvl w:ilvl="4" w:tplc="5C9A171E">
      <w:numFmt w:val="bullet"/>
      <w:lvlText w:val="•"/>
      <w:lvlJc w:val="left"/>
      <w:pPr>
        <w:ind w:left="4536" w:hanging="360"/>
      </w:pPr>
      <w:rPr>
        <w:rFonts w:hint="default"/>
        <w:lang w:val="es-ES" w:eastAsia="en-US" w:bidi="ar-SA"/>
      </w:rPr>
    </w:lvl>
    <w:lvl w:ilvl="5" w:tplc="3FF2ACFC">
      <w:numFmt w:val="bullet"/>
      <w:lvlText w:val="•"/>
      <w:lvlJc w:val="left"/>
      <w:pPr>
        <w:ind w:left="5460" w:hanging="360"/>
      </w:pPr>
      <w:rPr>
        <w:rFonts w:hint="default"/>
        <w:lang w:val="es-ES" w:eastAsia="en-US" w:bidi="ar-SA"/>
      </w:rPr>
    </w:lvl>
    <w:lvl w:ilvl="6" w:tplc="C2CA5C3C">
      <w:numFmt w:val="bullet"/>
      <w:lvlText w:val="•"/>
      <w:lvlJc w:val="left"/>
      <w:pPr>
        <w:ind w:left="6384" w:hanging="360"/>
      </w:pPr>
      <w:rPr>
        <w:rFonts w:hint="default"/>
        <w:lang w:val="es-ES" w:eastAsia="en-US" w:bidi="ar-SA"/>
      </w:rPr>
    </w:lvl>
    <w:lvl w:ilvl="7" w:tplc="FBD84A22">
      <w:numFmt w:val="bullet"/>
      <w:lvlText w:val="•"/>
      <w:lvlJc w:val="left"/>
      <w:pPr>
        <w:ind w:left="7308" w:hanging="360"/>
      </w:pPr>
      <w:rPr>
        <w:rFonts w:hint="default"/>
        <w:lang w:val="es-ES" w:eastAsia="en-US" w:bidi="ar-SA"/>
      </w:rPr>
    </w:lvl>
    <w:lvl w:ilvl="8" w:tplc="54A80DE8">
      <w:numFmt w:val="bullet"/>
      <w:lvlText w:val="•"/>
      <w:lvlJc w:val="left"/>
      <w:pPr>
        <w:ind w:left="8232" w:hanging="360"/>
      </w:pPr>
      <w:rPr>
        <w:rFonts w:hint="default"/>
        <w:lang w:val="es-ES" w:eastAsia="en-US" w:bidi="ar-SA"/>
      </w:rPr>
    </w:lvl>
  </w:abstractNum>
  <w:abstractNum w:abstractNumId="22" w15:restartNumberingAfterBreak="0">
    <w:nsid w:val="50A649AA"/>
    <w:multiLevelType w:val="hybridMultilevel"/>
    <w:tmpl w:val="05F6233E"/>
    <w:lvl w:ilvl="0" w:tplc="6A7A6214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80" w:hanging="360"/>
      </w:pPr>
    </w:lvl>
    <w:lvl w:ilvl="2" w:tplc="0409001B" w:tentative="1">
      <w:start w:val="1"/>
      <w:numFmt w:val="lowerRoman"/>
      <w:lvlText w:val="%3."/>
      <w:lvlJc w:val="right"/>
      <w:pPr>
        <w:ind w:left="3000" w:hanging="180"/>
      </w:pPr>
    </w:lvl>
    <w:lvl w:ilvl="3" w:tplc="0409000F" w:tentative="1">
      <w:start w:val="1"/>
      <w:numFmt w:val="decimal"/>
      <w:lvlText w:val="%4."/>
      <w:lvlJc w:val="left"/>
      <w:pPr>
        <w:ind w:left="3720" w:hanging="360"/>
      </w:pPr>
    </w:lvl>
    <w:lvl w:ilvl="4" w:tplc="04090019" w:tentative="1">
      <w:start w:val="1"/>
      <w:numFmt w:val="lowerLetter"/>
      <w:lvlText w:val="%5."/>
      <w:lvlJc w:val="left"/>
      <w:pPr>
        <w:ind w:left="4440" w:hanging="360"/>
      </w:pPr>
    </w:lvl>
    <w:lvl w:ilvl="5" w:tplc="0409001B" w:tentative="1">
      <w:start w:val="1"/>
      <w:numFmt w:val="lowerRoman"/>
      <w:lvlText w:val="%6."/>
      <w:lvlJc w:val="right"/>
      <w:pPr>
        <w:ind w:left="5160" w:hanging="180"/>
      </w:pPr>
    </w:lvl>
    <w:lvl w:ilvl="6" w:tplc="0409000F" w:tentative="1">
      <w:start w:val="1"/>
      <w:numFmt w:val="decimal"/>
      <w:lvlText w:val="%7."/>
      <w:lvlJc w:val="left"/>
      <w:pPr>
        <w:ind w:left="5880" w:hanging="360"/>
      </w:pPr>
    </w:lvl>
    <w:lvl w:ilvl="7" w:tplc="04090019" w:tentative="1">
      <w:start w:val="1"/>
      <w:numFmt w:val="lowerLetter"/>
      <w:lvlText w:val="%8."/>
      <w:lvlJc w:val="left"/>
      <w:pPr>
        <w:ind w:left="6600" w:hanging="360"/>
      </w:pPr>
    </w:lvl>
    <w:lvl w:ilvl="8" w:tplc="040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23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8" w15:restartNumberingAfterBreak="0">
    <w:nsid w:val="5D1A7411"/>
    <w:multiLevelType w:val="hybridMultilevel"/>
    <w:tmpl w:val="D2208B28"/>
    <w:lvl w:ilvl="0" w:tplc="4BD0C178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9" w15:restartNumberingAfterBreak="0">
    <w:nsid w:val="5D217A62"/>
    <w:multiLevelType w:val="multilevel"/>
    <w:tmpl w:val="9DE6F1D2"/>
    <w:lvl w:ilvl="0">
      <w:start w:val="2"/>
      <w:numFmt w:val="decimal"/>
      <w:lvlText w:val="%1."/>
      <w:lvlJc w:val="left"/>
      <w:pPr>
        <w:ind w:left="340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497"/>
      </w:pPr>
      <w:rPr>
        <w:rFonts w:hint="default"/>
        <w:spacing w:val="0"/>
        <w:w w:val="100"/>
        <w:lang w:val="es-ES" w:eastAsia="en-US" w:bidi="ar-SA"/>
      </w:rPr>
    </w:lvl>
    <w:lvl w:ilvl="3">
      <w:numFmt w:val="bullet"/>
      <w:lvlText w:val=""/>
      <w:lvlJc w:val="left"/>
      <w:pPr>
        <w:ind w:left="840" w:hanging="497"/>
      </w:pPr>
      <w:rPr>
        <w:rFonts w:ascii="Wingdings" w:eastAsia="Wingdings" w:hAnsi="Wingdings" w:cs="Wingdings" w:hint="default"/>
        <w:b w:val="0"/>
        <w:bCs w:val="0"/>
        <w:i w:val="0"/>
        <w:iCs w:val="0"/>
        <w:color w:val="00AF5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2160" w:hanging="49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480" w:hanging="49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800" w:hanging="49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20" w:hanging="49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40" w:hanging="497"/>
      </w:pPr>
      <w:rPr>
        <w:rFonts w:hint="default"/>
        <w:lang w:val="es-ES" w:eastAsia="en-US" w:bidi="ar-SA"/>
      </w:rPr>
    </w:lvl>
  </w:abstractNum>
  <w:abstractNum w:abstractNumId="30" w15:restartNumberingAfterBreak="0">
    <w:nsid w:val="62720334"/>
    <w:multiLevelType w:val="multilevel"/>
    <w:tmpl w:val="9DE6F1D2"/>
    <w:lvl w:ilvl="0">
      <w:start w:val="2"/>
      <w:numFmt w:val="decimal"/>
      <w:lvlText w:val="%1."/>
      <w:lvlJc w:val="left"/>
      <w:pPr>
        <w:ind w:left="340" w:hanging="22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453" w:hanging="333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"/>
      <w:lvlJc w:val="left"/>
      <w:pPr>
        <w:ind w:left="120" w:hanging="497"/>
      </w:pPr>
      <w:rPr>
        <w:rFonts w:hint="default"/>
        <w:spacing w:val="0"/>
        <w:w w:val="100"/>
        <w:lang w:val="es-ES" w:eastAsia="en-US" w:bidi="ar-SA"/>
      </w:rPr>
    </w:lvl>
    <w:lvl w:ilvl="3">
      <w:numFmt w:val="bullet"/>
      <w:lvlText w:val=""/>
      <w:lvlJc w:val="left"/>
      <w:pPr>
        <w:ind w:left="840" w:hanging="497"/>
      </w:pPr>
      <w:rPr>
        <w:rFonts w:ascii="Wingdings" w:eastAsia="Wingdings" w:hAnsi="Wingdings" w:cs="Wingdings" w:hint="default"/>
        <w:b w:val="0"/>
        <w:bCs w:val="0"/>
        <w:i w:val="0"/>
        <w:iCs w:val="0"/>
        <w:color w:val="00AF50"/>
        <w:spacing w:val="0"/>
        <w:w w:val="100"/>
        <w:sz w:val="22"/>
        <w:szCs w:val="22"/>
        <w:lang w:val="es-ES" w:eastAsia="en-US" w:bidi="ar-SA"/>
      </w:rPr>
    </w:lvl>
    <w:lvl w:ilvl="4">
      <w:numFmt w:val="bullet"/>
      <w:lvlText w:val="•"/>
      <w:lvlJc w:val="left"/>
      <w:pPr>
        <w:ind w:left="2160" w:hanging="49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480" w:hanging="49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800" w:hanging="49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120" w:hanging="49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440" w:hanging="497"/>
      </w:pPr>
      <w:rPr>
        <w:rFonts w:hint="default"/>
        <w:lang w:val="es-ES" w:eastAsia="en-US" w:bidi="ar-SA"/>
      </w:rPr>
    </w:lvl>
  </w:abstractNum>
  <w:abstractNum w:abstractNumId="31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5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7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39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6"/>
  </w:num>
  <w:num w:numId="2">
    <w:abstractNumId w:val="37"/>
  </w:num>
  <w:num w:numId="3">
    <w:abstractNumId w:val="34"/>
  </w:num>
  <w:num w:numId="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4"/>
  </w:num>
  <w:num w:numId="7">
    <w:abstractNumId w:val="25"/>
  </w:num>
  <w:num w:numId="8">
    <w:abstractNumId w:val="3"/>
  </w:num>
  <w:num w:numId="9">
    <w:abstractNumId w:val="16"/>
  </w:num>
  <w:num w:numId="10">
    <w:abstractNumId w:val="35"/>
  </w:num>
  <w:num w:numId="11">
    <w:abstractNumId w:val="11"/>
  </w:num>
  <w:num w:numId="12">
    <w:abstractNumId w:val="9"/>
  </w:num>
  <w:num w:numId="13">
    <w:abstractNumId w:val="20"/>
  </w:num>
  <w:num w:numId="14">
    <w:abstractNumId w:val="23"/>
  </w:num>
  <w:num w:numId="15">
    <w:abstractNumId w:val="3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>
    <w:abstractNumId w:val="3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>
    <w:abstractNumId w:val="4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>
    <w:abstractNumId w:val="3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>
    <w:abstractNumId w:val="13"/>
  </w:num>
  <w:num w:numId="20">
    <w:abstractNumId w:val="27"/>
  </w:num>
  <w:num w:numId="21">
    <w:abstractNumId w:val="19"/>
  </w:num>
  <w:num w:numId="22">
    <w:abstractNumId w:val="18"/>
  </w:num>
  <w:num w:numId="23">
    <w:abstractNumId w:val="17"/>
  </w:num>
  <w:num w:numId="24">
    <w:abstractNumId w:val="33"/>
  </w:num>
  <w:num w:numId="25">
    <w:abstractNumId w:val="12"/>
  </w:num>
  <w:num w:numId="26">
    <w:abstractNumId w:val="1"/>
  </w:num>
  <w:num w:numId="27">
    <w:abstractNumId w:val="0"/>
  </w:num>
  <w:num w:numId="28">
    <w:abstractNumId w:val="7"/>
  </w:num>
  <w:num w:numId="29">
    <w:abstractNumId w:val="26"/>
  </w:num>
  <w:num w:numId="30">
    <w:abstractNumId w:val="8"/>
  </w:num>
  <w:num w:numId="31">
    <w:abstractNumId w:val="30"/>
  </w:num>
  <w:num w:numId="32">
    <w:abstractNumId w:val="10"/>
  </w:num>
  <w:num w:numId="33">
    <w:abstractNumId w:val="6"/>
  </w:num>
  <w:num w:numId="34">
    <w:abstractNumId w:val="14"/>
  </w:num>
  <w:num w:numId="35">
    <w:abstractNumId w:val="29"/>
  </w:num>
  <w:num w:numId="36">
    <w:abstractNumId w:val="21"/>
  </w:num>
  <w:num w:numId="37">
    <w:abstractNumId w:val="15"/>
  </w:num>
  <w:num w:numId="38">
    <w:abstractNumId w:val="2"/>
  </w:num>
  <w:num w:numId="39">
    <w:abstractNumId w:val="4"/>
  </w:num>
  <w:num w:numId="40">
    <w:abstractNumId w:val="5"/>
  </w:num>
  <w:num w:numId="41">
    <w:abstractNumId w:val="28"/>
  </w:num>
  <w:num w:numId="42">
    <w:abstractNumId w:val="2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hideSpellingErrors/>
  <w:hideGrammaticalErrors/>
  <w:attachedTemplate r:id="rId1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5AFD"/>
    <w:rsid w:val="00033399"/>
    <w:rsid w:val="000723CC"/>
    <w:rsid w:val="000935DA"/>
    <w:rsid w:val="000A215C"/>
    <w:rsid w:val="000A5316"/>
    <w:rsid w:val="000A648F"/>
    <w:rsid w:val="000C285C"/>
    <w:rsid w:val="000E3051"/>
    <w:rsid w:val="000F2166"/>
    <w:rsid w:val="00102E2D"/>
    <w:rsid w:val="00117BFB"/>
    <w:rsid w:val="00156A12"/>
    <w:rsid w:val="00172418"/>
    <w:rsid w:val="00172F63"/>
    <w:rsid w:val="00174851"/>
    <w:rsid w:val="001C508E"/>
    <w:rsid w:val="001D75C8"/>
    <w:rsid w:val="00233A9B"/>
    <w:rsid w:val="002A1DEB"/>
    <w:rsid w:val="002B0FCA"/>
    <w:rsid w:val="002D12AD"/>
    <w:rsid w:val="002E0298"/>
    <w:rsid w:val="002E0F5A"/>
    <w:rsid w:val="002F3D99"/>
    <w:rsid w:val="003163ED"/>
    <w:rsid w:val="003232D5"/>
    <w:rsid w:val="003605B2"/>
    <w:rsid w:val="00362DE7"/>
    <w:rsid w:val="003630EC"/>
    <w:rsid w:val="0038578C"/>
    <w:rsid w:val="00395869"/>
    <w:rsid w:val="003A64C4"/>
    <w:rsid w:val="003B2FA3"/>
    <w:rsid w:val="003B493D"/>
    <w:rsid w:val="003C6E71"/>
    <w:rsid w:val="00400D09"/>
    <w:rsid w:val="00417AA3"/>
    <w:rsid w:val="00424075"/>
    <w:rsid w:val="004360C9"/>
    <w:rsid w:val="00444A2D"/>
    <w:rsid w:val="00451A05"/>
    <w:rsid w:val="004673B2"/>
    <w:rsid w:val="004F279E"/>
    <w:rsid w:val="00502891"/>
    <w:rsid w:val="00504738"/>
    <w:rsid w:val="00514D49"/>
    <w:rsid w:val="005242C6"/>
    <w:rsid w:val="005275A3"/>
    <w:rsid w:val="00537159"/>
    <w:rsid w:val="00553E9D"/>
    <w:rsid w:val="00580E40"/>
    <w:rsid w:val="005931AF"/>
    <w:rsid w:val="005A7DA3"/>
    <w:rsid w:val="005D3455"/>
    <w:rsid w:val="005D762E"/>
    <w:rsid w:val="005E2F69"/>
    <w:rsid w:val="005E716B"/>
    <w:rsid w:val="00604A19"/>
    <w:rsid w:val="00646F55"/>
    <w:rsid w:val="006866E9"/>
    <w:rsid w:val="00697213"/>
    <w:rsid w:val="006A0BF0"/>
    <w:rsid w:val="00702E2E"/>
    <w:rsid w:val="00743A27"/>
    <w:rsid w:val="007553B0"/>
    <w:rsid w:val="00757972"/>
    <w:rsid w:val="00761526"/>
    <w:rsid w:val="00763DBE"/>
    <w:rsid w:val="007659AA"/>
    <w:rsid w:val="00766604"/>
    <w:rsid w:val="00790CAE"/>
    <w:rsid w:val="007A6B13"/>
    <w:rsid w:val="007C3AB2"/>
    <w:rsid w:val="007D4273"/>
    <w:rsid w:val="00815D58"/>
    <w:rsid w:val="00834292"/>
    <w:rsid w:val="00845E20"/>
    <w:rsid w:val="00880A59"/>
    <w:rsid w:val="00886060"/>
    <w:rsid w:val="008D48E0"/>
    <w:rsid w:val="008D7773"/>
    <w:rsid w:val="008F5A23"/>
    <w:rsid w:val="009015A5"/>
    <w:rsid w:val="0092729E"/>
    <w:rsid w:val="009448E8"/>
    <w:rsid w:val="009B6B97"/>
    <w:rsid w:val="009D3278"/>
    <w:rsid w:val="00A001A1"/>
    <w:rsid w:val="00A30720"/>
    <w:rsid w:val="00A41537"/>
    <w:rsid w:val="00A42B81"/>
    <w:rsid w:val="00A63563"/>
    <w:rsid w:val="00A81E56"/>
    <w:rsid w:val="00A92164"/>
    <w:rsid w:val="00A93D42"/>
    <w:rsid w:val="00AF79AC"/>
    <w:rsid w:val="00B03D78"/>
    <w:rsid w:val="00B10604"/>
    <w:rsid w:val="00B334B2"/>
    <w:rsid w:val="00B37BFF"/>
    <w:rsid w:val="00B457AB"/>
    <w:rsid w:val="00B53D0D"/>
    <w:rsid w:val="00B67A68"/>
    <w:rsid w:val="00B955F1"/>
    <w:rsid w:val="00BA3E8C"/>
    <w:rsid w:val="00BA649D"/>
    <w:rsid w:val="00BB464D"/>
    <w:rsid w:val="00C40C7E"/>
    <w:rsid w:val="00CA46F1"/>
    <w:rsid w:val="00CA7209"/>
    <w:rsid w:val="00CC084F"/>
    <w:rsid w:val="00CC09B2"/>
    <w:rsid w:val="00CC1D1B"/>
    <w:rsid w:val="00CE69A9"/>
    <w:rsid w:val="00CF66F5"/>
    <w:rsid w:val="00D11770"/>
    <w:rsid w:val="00D277E1"/>
    <w:rsid w:val="00D83FDF"/>
    <w:rsid w:val="00D85CF8"/>
    <w:rsid w:val="00DC52B5"/>
    <w:rsid w:val="00DD7DE9"/>
    <w:rsid w:val="00DE040B"/>
    <w:rsid w:val="00DE63A7"/>
    <w:rsid w:val="00E0062F"/>
    <w:rsid w:val="00E34F6F"/>
    <w:rsid w:val="00E413A0"/>
    <w:rsid w:val="00E5319B"/>
    <w:rsid w:val="00E54187"/>
    <w:rsid w:val="00E62AA0"/>
    <w:rsid w:val="00E84005"/>
    <w:rsid w:val="00E85AFD"/>
    <w:rsid w:val="00EB21B5"/>
    <w:rsid w:val="00EB5C81"/>
    <w:rsid w:val="00EE736D"/>
    <w:rsid w:val="00F2679D"/>
    <w:rsid w:val="00F439FE"/>
    <w:rsid w:val="00F51763"/>
    <w:rsid w:val="00F67240"/>
    <w:rsid w:val="00F97D34"/>
    <w:rsid w:val="00F97D5C"/>
    <w:rsid w:val="00FB155A"/>
    <w:rsid w:val="00FB5843"/>
    <w:rsid w:val="00FE057B"/>
    <w:rsid w:val="00FE7202"/>
    <w:rsid w:val="00FF5B2D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2B81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1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1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1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table" w:customStyle="1" w:styleId="TableNormal">
    <w:name w:val="Table Normal"/>
    <w:uiPriority w:val="2"/>
    <w:semiHidden/>
    <w:unhideWhenUsed/>
    <w:qFormat/>
    <w:rsid w:val="00DE63A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DE63A7"/>
    <w:pPr>
      <w:widowControl w:val="0"/>
      <w:autoSpaceDE w:val="0"/>
      <w:autoSpaceDN w:val="0"/>
      <w:spacing w:after="0" w:line="240" w:lineRule="auto"/>
      <w:ind w:left="120"/>
    </w:pPr>
    <w:rPr>
      <w:rFonts w:cs="Calibri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DE63A7"/>
    <w:rPr>
      <w:rFonts w:cs="Calibri"/>
      <w:sz w:val="22"/>
      <w:szCs w:val="22"/>
      <w:lang w:val="es-ES" w:eastAsia="en-US"/>
    </w:rPr>
  </w:style>
  <w:style w:type="paragraph" w:customStyle="1" w:styleId="TableParagraph">
    <w:name w:val="Table Paragraph"/>
    <w:basedOn w:val="Normal"/>
    <w:uiPriority w:val="1"/>
    <w:qFormat/>
    <w:rsid w:val="00DE63A7"/>
    <w:pPr>
      <w:widowControl w:val="0"/>
      <w:autoSpaceDE w:val="0"/>
      <w:autoSpaceDN w:val="0"/>
      <w:spacing w:after="0" w:line="240" w:lineRule="auto"/>
    </w:pPr>
    <w:rPr>
      <w:rFonts w:cs="Calibri"/>
      <w:lang w:val="es-ES"/>
    </w:rPr>
  </w:style>
  <w:style w:type="numbering" w:customStyle="1" w:styleId="Sinlista1">
    <w:name w:val="Sin lista1"/>
    <w:next w:val="Sinlista"/>
    <w:uiPriority w:val="99"/>
    <w:semiHidden/>
    <w:unhideWhenUsed/>
    <w:rsid w:val="00514D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header" Target="header1.xml"/><Relationship Id="rId26" Type="http://schemas.openxmlformats.org/officeDocument/2006/relationships/hyperlink" Target="https://www.google.com/search?q=trazo%2By%2Bcorte%2Bde%2Bprendas%2Bde%2Bvestir&amp;rlz=1C1GCEA_enCO1062CO1063&amp;oq&amp;gs_lcrp=EgZjaHJvbWUqCQgBEEUYOxjCAzIJCAAQRRg7GMIDMgkIARBFGDsYwgMyCQgCEEUYOxjCAzIJCAMQRRg7GMIDMgkIBBBFGDsYwgMyCQgFEEUYOxjCAzIJCAYQRRg7GMIDMgkI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www.youtube.com/watch?v=GrVxMBnoups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repositorio.sena.edu.co/sitios/modisteria_conocimientos_basicos/conocimientos_corte/conocimientos_corte.html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repositorio.sena.edu.co/sitios/modisteria_conocimientos_basicos/conocimientos_corte/conocimientos_corte.html" TargetMode="External"/><Relationship Id="rId32" Type="http://schemas.openxmlformats.org/officeDocument/2006/relationships/header" Target="header4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0.jpeg"/><Relationship Id="rId28" Type="http://schemas.openxmlformats.org/officeDocument/2006/relationships/hyperlink" Target="https://www.google.com/search?q=trazo%2By%2Bcorte%2Bde%2Bprendas%2Bde%2Bvestir&amp;rlz=1C1GCEA_enCO1062CO1063&amp;oq&amp;gs_lcrp=EgZjaHJvbWUqCQgBEEUYOxjCAzIJCAAQRRg7GMIDMgkIARBFGDsYwgMyCQgCEEUYOxjCAzIJCAMQRRg7GMIDMgkIBBBFGDsYwgMyCQgFEEUYOxjCAzIJCAYQRRg7GMIDMgkI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hyperlink" Target="https://www.youtube.com/watch?v=GrVxMBnoups" TargetMode="External"/><Relationship Id="rId27" Type="http://schemas.openxmlformats.org/officeDocument/2006/relationships/hyperlink" Target="https://www.google.com/search?q=trazo%2By%2Bcorte%2Bde%2Bprendas%2Bde%2Bvestir&amp;rlz=1C1GCEA_enCO1062CO1063&amp;oq&amp;gs_lcrp=EgZjaHJvbWUqCQgBEEUYOxjCAzIJCAAQRRg7GMIDMgkIARBFGDsYwgMyCQgCEEUYOxjCAzIJCAMQRRg7GMIDMgkIBBBFGDsYwgMyCQgFEEUYOxjCAzIJCAYQRRg7GMIDMgkI" TargetMode="External"/><Relationship Id="rId30" Type="http://schemas.openxmlformats.org/officeDocument/2006/relationships/header" Target="header3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2546ec-9fd3-4385-85aa-a79281ebb4c5">
      <Terms xmlns="http://schemas.microsoft.com/office/infopath/2007/PartnerControls"/>
    </lcf76f155ced4ddcb4097134ff3c332f>
    <TaxCatchAll xmlns="3b6d2153-ea30-4986-ad45-11d5a60cf126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B40559C53924D9947EEC60714F600" ma:contentTypeVersion="14" ma:contentTypeDescription="Create a new document." ma:contentTypeScope="" ma:versionID="cb94d2a05574536df82d0c972c1ab7f6">
  <xsd:schema xmlns:xsd="http://www.w3.org/2001/XMLSchema" xmlns:xs="http://www.w3.org/2001/XMLSchema" xmlns:p="http://schemas.microsoft.com/office/2006/metadata/properties" xmlns:ns2="932546ec-9fd3-4385-85aa-a79281ebb4c5" xmlns:ns3="3b6d2153-ea30-4986-ad45-11d5a60cf126" targetNamespace="http://schemas.microsoft.com/office/2006/metadata/properties" ma:root="true" ma:fieldsID="0dac74d9b28dc37fa479047abd5a0322" ns2:_="" ns3:_="">
    <xsd:import namespace="932546ec-9fd3-4385-85aa-a79281ebb4c5"/>
    <xsd:import namespace="3b6d2153-ea30-4986-ad45-11d5a60cf1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2546ec-9fd3-4385-85aa-a79281ebb4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6d2153-ea30-4986-ad45-11d5a60cf12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23162641-1fad-42dd-8d3b-4a26a9482ba9}" ma:internalName="TaxCatchAll" ma:showField="CatchAllData" ma:web="3b6d2153-ea30-4986-ad45-11d5a60cf1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customXml/itemProps2.xml><?xml version="1.0" encoding="utf-8"?>
<ds:datastoreItem xmlns:ds="http://schemas.openxmlformats.org/officeDocument/2006/customXml" ds:itemID="{3B1041A2-1341-4421-B5F5-50CA599F65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2546ec-9fd3-4385-85aa-a79281ebb4c5"/>
    <ds:schemaRef ds:uri="3b6d2153-ea30-4986-ad45-11d5a60cf1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07DC37C-B2BE-4721-B3CF-3AF7BAD9F8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249</TotalTime>
  <Pages>13</Pages>
  <Words>2304</Words>
  <Characters>13134</Characters>
  <Application>Microsoft Office Word</Application>
  <DocSecurity>0</DocSecurity>
  <Lines>109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15408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N. YANETH LÓPEZ GONZÁLEZ</cp:lastModifiedBy>
  <cp:revision>12</cp:revision>
  <cp:lastPrinted>2016-06-08T13:42:00Z</cp:lastPrinted>
  <dcterms:created xsi:type="dcterms:W3CDTF">2025-03-09T20:58:00Z</dcterms:created>
  <dcterms:modified xsi:type="dcterms:W3CDTF">2026-05-03T16:23:00Z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0x010100E6FB40559C53924D9947EEC60714F600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